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9" w14:textId="380AEDE8"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602CDB85" w:rsidR="00187664" w:rsidRPr="00DB05B8" w:rsidRDefault="00F92D15" w:rsidP="00187664">
      <w:pPr>
        <w:tabs>
          <w:tab w:val="right" w:pos="9071"/>
        </w:tabs>
        <w:spacing w:before="40"/>
        <w:rPr>
          <w:sz w:val="24"/>
          <w:szCs w:val="24"/>
        </w:rPr>
      </w:pPr>
      <w:r>
        <w:rPr>
          <w:i/>
          <w:sz w:val="24"/>
          <w:szCs w:val="24"/>
        </w:rPr>
        <w:t>г. Петрозаводск</w:t>
      </w:r>
      <w:r>
        <w:rPr>
          <w:noProof/>
          <w:sz w:val="24"/>
          <w:szCs w:val="24"/>
        </w:rPr>
        <w:tab/>
        <w:t>«___»________ 2016</w:t>
      </w:r>
      <w:r w:rsidR="00187664"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22B851CF" w:rsidR="00187664" w:rsidRPr="00DB05B8" w:rsidRDefault="007C7AB4" w:rsidP="00187664">
      <w:pPr>
        <w:spacing w:line="240" w:lineRule="atLeast"/>
        <w:ind w:firstLine="720"/>
        <w:jc w:val="both"/>
        <w:rPr>
          <w:sz w:val="24"/>
          <w:szCs w:val="24"/>
        </w:rPr>
      </w:pPr>
      <w:r>
        <w:rPr>
          <w:sz w:val="24"/>
          <w:szCs w:val="24"/>
        </w:rPr>
        <w:t>П</w:t>
      </w:r>
      <w:r w:rsidR="00187664" w:rsidRPr="00DB05B8">
        <w:rPr>
          <w:sz w:val="24"/>
          <w:szCs w:val="24"/>
        </w:rPr>
        <w:t>АО «ТГК-1» , именуемое в дальн</w:t>
      </w:r>
      <w:r w:rsidR="00F92D15">
        <w:rPr>
          <w:sz w:val="24"/>
          <w:szCs w:val="24"/>
        </w:rPr>
        <w:t>ейшем «Заказчик», в лице заместителя генерального директора-директора филиала «Карельский» ПАО «ТГК-1» В.В. Белова</w:t>
      </w:r>
      <w:r w:rsidR="00187664" w:rsidRPr="00DB05B8">
        <w:rPr>
          <w:sz w:val="24"/>
          <w:szCs w:val="24"/>
        </w:rPr>
        <w:t>, действующ</w:t>
      </w:r>
      <w:r w:rsidR="00F92D15">
        <w:rPr>
          <w:sz w:val="24"/>
          <w:szCs w:val="24"/>
        </w:rPr>
        <w:t>его на основании доверенности №239-2016 от 01.01.2016г.</w:t>
      </w:r>
      <w:r w:rsidR="00187664"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31896C2" w14:textId="77777777" w:rsidR="00F03656" w:rsidRDefault="00F03656" w:rsidP="00187664">
      <w:pPr>
        <w:pStyle w:val="1"/>
        <w:rPr>
          <w:b w:val="0"/>
          <w:szCs w:val="24"/>
        </w:rPr>
      </w:pP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3E1EBECF"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00F92D15">
        <w:rPr>
          <w:rStyle w:val="af"/>
          <w:b w:val="0"/>
          <w:bCs/>
          <w:sz w:val="24"/>
          <w:szCs w:val="24"/>
        </w:rPr>
        <w:t>.</w:t>
      </w:r>
    </w:p>
    <w:p w14:paraId="415C6C90" w14:textId="77777777" w:rsidR="00F03656" w:rsidRDefault="00F03656" w:rsidP="00187664">
      <w:pPr>
        <w:jc w:val="both"/>
        <w:rPr>
          <w:sz w:val="24"/>
          <w:szCs w:val="24"/>
        </w:rPr>
      </w:pP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CDFEB9D" w14:textId="77777777" w:rsidR="00F03656" w:rsidRPr="00DB05B8" w:rsidRDefault="00F03656" w:rsidP="00187664">
      <w:pPr>
        <w:jc w:val="both"/>
        <w:rPr>
          <w:sz w:val="24"/>
          <w:szCs w:val="24"/>
        </w:rPr>
      </w:pPr>
    </w:p>
    <w:p w14:paraId="6B2E20BA" w14:textId="1B33B13F" w:rsidR="00187664" w:rsidRDefault="00F03656" w:rsidP="00187664">
      <w:pPr>
        <w:jc w:val="both"/>
        <w:rPr>
          <w:i/>
          <w:sz w:val="24"/>
          <w:szCs w:val="24"/>
        </w:rPr>
      </w:pPr>
      <w:r>
        <w:rPr>
          <w:i/>
          <w:sz w:val="24"/>
          <w:szCs w:val="24"/>
        </w:rPr>
        <w:t>Объект – Выгостровская ГЭС Каскада Выгских ГЭС филиала «Карельский» ПАО «ТГК-1».</w:t>
      </w:r>
    </w:p>
    <w:p w14:paraId="055EA6DA" w14:textId="77777777" w:rsidR="00F03656" w:rsidRPr="00DB05B8" w:rsidRDefault="00F03656" w:rsidP="00187664">
      <w:pPr>
        <w:jc w:val="both"/>
        <w:rPr>
          <w:sz w:val="24"/>
          <w:szCs w:val="24"/>
        </w:rPr>
      </w:pP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11BDB339" w:rsidR="00187664" w:rsidRPr="00DB05B8" w:rsidRDefault="00187664" w:rsidP="00187664">
      <w:pPr>
        <w:jc w:val="both"/>
        <w:rPr>
          <w:sz w:val="24"/>
          <w:szCs w:val="24"/>
        </w:rPr>
      </w:pPr>
      <w:r w:rsidRPr="00DB05B8">
        <w:rPr>
          <w:sz w:val="24"/>
          <w:szCs w:val="24"/>
        </w:rPr>
        <w:t xml:space="preserve">Акт о приемке выполненных работ (этапа работ) – документ унифицированной формы </w:t>
      </w:r>
      <w:r w:rsidR="00F03656">
        <w:rPr>
          <w:sz w:val="24"/>
          <w:szCs w:val="24"/>
        </w:rPr>
        <w:br/>
      </w:r>
      <w:r w:rsidRPr="00DB05B8">
        <w:rPr>
          <w:sz w:val="24"/>
          <w:szCs w:val="24"/>
        </w:rPr>
        <w:t>(КС-2), свидетельствующий о приемке Заказчиком выполненных работ (этапа работ).</w:t>
      </w:r>
    </w:p>
    <w:p w14:paraId="6B2E20C2" w14:textId="35913C31" w:rsidR="00187664" w:rsidRPr="00DB05B8" w:rsidRDefault="00187664" w:rsidP="00187664">
      <w:pPr>
        <w:spacing w:before="120"/>
        <w:jc w:val="both"/>
        <w:rPr>
          <w:sz w:val="24"/>
          <w:szCs w:val="24"/>
        </w:rPr>
      </w:pPr>
      <w:r w:rsidRPr="00DB05B8">
        <w:rPr>
          <w:sz w:val="24"/>
          <w:szCs w:val="24"/>
        </w:rPr>
        <w:t xml:space="preserve">Справка о стоимости выполненных работ и затрат – документ унифицированной формы </w:t>
      </w:r>
      <w:r w:rsidR="00F03656">
        <w:rPr>
          <w:sz w:val="24"/>
          <w:szCs w:val="24"/>
        </w:rPr>
        <w:br/>
      </w:r>
      <w:r w:rsidRPr="00DB05B8">
        <w:rPr>
          <w:sz w:val="24"/>
          <w:szCs w:val="24"/>
        </w:rPr>
        <w:t>(КС-3) по учету выполненных работ в стоимостном выражении.</w:t>
      </w:r>
    </w:p>
    <w:p w14:paraId="6B2E20C3" w14:textId="68A37DA8" w:rsidR="00187664" w:rsidRPr="00DB05B8" w:rsidRDefault="00187664" w:rsidP="00187664">
      <w:pPr>
        <w:spacing w:before="120"/>
        <w:jc w:val="both"/>
        <w:rPr>
          <w:i/>
          <w:sz w:val="24"/>
          <w:szCs w:val="24"/>
        </w:rPr>
      </w:pPr>
      <w:r w:rsidRPr="00DB05B8">
        <w:rPr>
          <w:bCs/>
          <w:i/>
          <w:sz w:val="24"/>
          <w:szCs w:val="24"/>
        </w:rPr>
        <w:lastRenderedPageBreak/>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03656">
        <w:rPr>
          <w:i/>
          <w:sz w:val="24"/>
          <w:szCs w:val="24"/>
        </w:rPr>
        <w:t>с требованиями системы ценообразования, принятой в ПАО «ТГК-1».</w:t>
      </w:r>
      <w:r w:rsidRPr="00DB05B8">
        <w:rPr>
          <w:i/>
          <w:sz w:val="24"/>
          <w:szCs w:val="24"/>
        </w:rPr>
        <w:t>. Применяемый документ (Ценник) указывается в смете.</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5"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52EDE639"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w:t>
      </w:r>
      <w:r w:rsidR="00933803">
        <w:rPr>
          <w:sz w:val="24"/>
          <w:szCs w:val="24"/>
        </w:rPr>
        <w:t>льно-монтажные</w:t>
      </w:r>
      <w:r w:rsidRPr="00DB05B8">
        <w:rPr>
          <w:sz w:val="24"/>
          <w:szCs w:val="24"/>
        </w:rPr>
        <w:t xml:space="preserve"> работы (далее по текс</w:t>
      </w:r>
      <w:r w:rsidR="00933803">
        <w:rPr>
          <w:sz w:val="24"/>
          <w:szCs w:val="24"/>
        </w:rPr>
        <w:t xml:space="preserve">ту «Работы») по строительству производственно-бытового здания Выгостровской ГЭС, </w:t>
      </w:r>
      <w:r w:rsidRPr="00DB05B8">
        <w:rPr>
          <w:sz w:val="24"/>
          <w:szCs w:val="24"/>
        </w:rPr>
        <w:t>в соответствии с Технич</w:t>
      </w:r>
      <w:r w:rsidR="00933803">
        <w:rPr>
          <w:sz w:val="24"/>
          <w:szCs w:val="24"/>
        </w:rPr>
        <w:t>еским заданием (Приложение № 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00933803">
        <w:rPr>
          <w:sz w:val="24"/>
          <w:szCs w:val="24"/>
        </w:rPr>
        <w:t xml:space="preserve"> Заказчиком.</w:t>
      </w:r>
      <w:r w:rsidRPr="00DB05B8">
        <w:rPr>
          <w:sz w:val="24"/>
          <w:szCs w:val="24"/>
        </w:rPr>
        <w:t xml:space="preserve"> </w:t>
      </w:r>
    </w:p>
    <w:p w14:paraId="6B2E20D8" w14:textId="4CBE87F8"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00E22193">
        <w:rPr>
          <w:i/>
          <w:sz w:val="24"/>
          <w:szCs w:val="24"/>
        </w:rPr>
        <w:t>на Выгостровскую ГЭС</w:t>
      </w:r>
      <w:r w:rsidRPr="00DB05B8">
        <w:rPr>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w:t>
      </w:r>
      <w:r w:rsidR="005B0C11">
        <w:rPr>
          <w:sz w:val="24"/>
          <w:szCs w:val="24"/>
        </w:rPr>
        <w:t>иницу товара, гарантийный срок,</w:t>
      </w:r>
      <w:r w:rsidRPr="00DB05B8">
        <w:rPr>
          <w:sz w:val="24"/>
          <w:szCs w:val="24"/>
        </w:rPr>
        <w:t xml:space="preserve"> а также иные данные, позволяющие однозначно идентифицировать поставляемое Оборудование, определ</w:t>
      </w:r>
      <w:r w:rsidR="00E22193">
        <w:rPr>
          <w:sz w:val="24"/>
          <w:szCs w:val="24"/>
        </w:rPr>
        <w:t xml:space="preserve">ены Сторонами в Приложении № </w:t>
      </w:r>
      <w:r w:rsidR="002913D2" w:rsidRPr="00577B37">
        <w:rPr>
          <w:sz w:val="24"/>
          <w:szCs w:val="24"/>
        </w:rPr>
        <w:t>4</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lastRenderedPageBreak/>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644B0412" w:rsidR="00187664" w:rsidRPr="00DB05B8" w:rsidRDefault="00187664" w:rsidP="00187664">
      <w:pPr>
        <w:pStyle w:val="a9"/>
        <w:spacing w:line="240" w:lineRule="auto"/>
        <w:ind w:firstLine="567"/>
        <w:rPr>
          <w:szCs w:val="24"/>
        </w:rPr>
      </w:pPr>
      <w:r w:rsidRPr="00DB05B8">
        <w:rPr>
          <w:szCs w:val="24"/>
        </w:rPr>
        <w:t>Дата начала Р</w:t>
      </w:r>
      <w:r w:rsidR="005B0C11">
        <w:rPr>
          <w:szCs w:val="24"/>
        </w:rPr>
        <w:t>абот: с момента заключения договора.</w:t>
      </w:r>
    </w:p>
    <w:p w14:paraId="6B2E20DD" w14:textId="30744EEE" w:rsidR="00187664" w:rsidRPr="00DB05B8" w:rsidRDefault="00187664" w:rsidP="00187664">
      <w:pPr>
        <w:pStyle w:val="a9"/>
        <w:spacing w:line="240" w:lineRule="auto"/>
        <w:ind w:firstLine="567"/>
        <w:rPr>
          <w:szCs w:val="24"/>
        </w:rPr>
      </w:pPr>
      <w:r w:rsidRPr="00DB05B8">
        <w:rPr>
          <w:szCs w:val="24"/>
        </w:rPr>
        <w:t>Дата окончани</w:t>
      </w:r>
      <w:r w:rsidR="005B0C11">
        <w:rPr>
          <w:szCs w:val="24"/>
        </w:rPr>
        <w:t>я Работ: “</w:t>
      </w:r>
      <w:r w:rsidR="005B0C11">
        <w:rPr>
          <w:szCs w:val="24"/>
          <w:lang w:val="ru-RU"/>
        </w:rPr>
        <w:t>____» декабря 2017г.</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E0" w14:textId="7739475A" w:rsidR="00187664" w:rsidRPr="00DB05B8" w:rsidRDefault="00187664" w:rsidP="005B0C11">
      <w:pPr>
        <w:pStyle w:val="a9"/>
        <w:spacing w:line="240" w:lineRule="auto"/>
        <w:ind w:firstLine="567"/>
        <w:rPr>
          <w:i/>
          <w:szCs w:val="24"/>
        </w:rPr>
      </w:pPr>
      <w:r w:rsidRPr="00DB05B8">
        <w:rPr>
          <w:i/>
          <w:szCs w:val="24"/>
        </w:rPr>
        <w:t>Сроки выполнения Работ могут быть</w:t>
      </w:r>
      <w:r w:rsidR="005B0C11">
        <w:rPr>
          <w:i/>
          <w:szCs w:val="24"/>
        </w:rPr>
        <w:t xml:space="preserve"> изменены по соглашению Сторон.</w:t>
      </w:r>
    </w:p>
    <w:p w14:paraId="6B2E20E1" w14:textId="2F78186B"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DB05B8">
        <w:rPr>
          <w:i/>
          <w:sz w:val="24"/>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B" w14:textId="77777777"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15014C1F"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541BA5">
        <w:rPr>
          <w:i/>
          <w:sz w:val="24"/>
          <w:szCs w:val="24"/>
        </w:rPr>
        <w:t>удования, которая составляет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77777777" w:rsidR="00187664" w:rsidRPr="00DB05B8" w:rsidRDefault="00187664" w:rsidP="00187664">
      <w:pPr>
        <w:spacing w:line="240" w:lineRule="atLeast"/>
        <w:ind w:firstLine="567"/>
        <w:jc w:val="both"/>
        <w:rPr>
          <w:i/>
          <w:sz w:val="24"/>
          <w:szCs w:val="24"/>
        </w:rPr>
      </w:pPr>
      <w:r w:rsidRPr="00DB05B8">
        <w:rPr>
          <w:i/>
          <w:sz w:val="24"/>
          <w:szCs w:val="24"/>
        </w:rPr>
        <w:lastRenderedPageBreak/>
        <w:t>а так же иные расходы, связанные с передачей и переоформлением Оборудованием  в собственность Заказчика.</w:t>
      </w:r>
    </w:p>
    <w:p w14:paraId="6B2E20F6" w14:textId="125AE2ED"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w:t>
      </w:r>
      <w:r w:rsidR="00541BA5">
        <w:rPr>
          <w:i/>
          <w:sz w:val="24"/>
          <w:szCs w:val="24"/>
        </w:rPr>
        <w:t>ым или</w:t>
      </w:r>
      <w:r w:rsidRPr="00DB05B8">
        <w:rPr>
          <w:i/>
          <w:sz w:val="24"/>
          <w:szCs w:val="24"/>
        </w:rPr>
        <w:t xml:space="preserve">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E" w14:textId="1E176740" w:rsidR="00187664" w:rsidRPr="00DB05B8" w:rsidRDefault="00187664" w:rsidP="00541BA5">
      <w:pPr>
        <w:pStyle w:val="a9"/>
        <w:tabs>
          <w:tab w:val="left" w:pos="1134"/>
        </w:tabs>
        <w:spacing w:line="240" w:lineRule="auto"/>
        <w:ind w:left="567"/>
        <w:rPr>
          <w:i/>
          <w:szCs w:val="24"/>
        </w:rPr>
      </w:pP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1088ECE" w:rsidR="00187664" w:rsidRPr="00DB05B8" w:rsidRDefault="00187664" w:rsidP="00187664">
      <w:pPr>
        <w:tabs>
          <w:tab w:val="left" w:pos="1134"/>
        </w:tabs>
        <w:ind w:firstLine="567"/>
        <w:jc w:val="both"/>
        <w:rPr>
          <w:sz w:val="24"/>
          <w:szCs w:val="24"/>
        </w:rPr>
      </w:pPr>
      <w:r w:rsidRPr="00DB05B8">
        <w:rPr>
          <w:sz w:val="24"/>
          <w:szCs w:val="24"/>
        </w:rPr>
        <w:t>2.</w:t>
      </w:r>
      <w:r w:rsidR="00F3639A">
        <w:rPr>
          <w:sz w:val="24"/>
          <w:szCs w:val="24"/>
        </w:rPr>
        <w:t>11.1.</w:t>
      </w:r>
      <w:r w:rsidRPr="00DB05B8">
        <w:rPr>
          <w:sz w:val="24"/>
          <w:szCs w:val="24"/>
        </w:rPr>
        <w:t xml:space="preserve">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25629009" w:rsidR="00187664" w:rsidRPr="00DB05B8" w:rsidRDefault="00187664" w:rsidP="00187664">
      <w:pPr>
        <w:ind w:left="80" w:firstLine="567"/>
        <w:jc w:val="both"/>
        <w:rPr>
          <w:sz w:val="24"/>
          <w:szCs w:val="24"/>
        </w:rPr>
      </w:pPr>
      <w:r w:rsidRPr="00DB05B8">
        <w:rPr>
          <w:sz w:val="24"/>
          <w:szCs w:val="24"/>
        </w:rPr>
        <w:t>2.1</w:t>
      </w:r>
      <w:r w:rsidR="00F3639A">
        <w:rPr>
          <w:sz w:val="24"/>
          <w:szCs w:val="24"/>
        </w:rPr>
        <w:t>2</w:t>
      </w:r>
      <w:r w:rsidRPr="00DB05B8">
        <w:rPr>
          <w:sz w:val="24"/>
          <w:szCs w:val="24"/>
        </w:rPr>
        <w:t>. Если принятые Работы, указанные в п. 2.1</w:t>
      </w:r>
      <w:r w:rsidR="00F3639A">
        <w:rPr>
          <w:sz w:val="24"/>
          <w:szCs w:val="24"/>
        </w:rPr>
        <w:t>1</w:t>
      </w:r>
      <w:r w:rsidRPr="00DB05B8">
        <w:rPr>
          <w:sz w:val="24"/>
          <w:szCs w:val="24"/>
        </w:rPr>
        <w:t xml:space="preserve"> настоящего Договора, оплачены Заказчиком, Заказчик вправе по своему усмотрению:</w:t>
      </w:r>
    </w:p>
    <w:p w14:paraId="6B2E210A" w14:textId="51F86509"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064D3A">
        <w:rPr>
          <w:sz w:val="24"/>
          <w:szCs w:val="24"/>
        </w:rPr>
        <w:t>1</w:t>
      </w:r>
      <w:bookmarkStart w:id="0" w:name="_GoBack"/>
      <w:bookmarkEnd w:id="0"/>
      <w:r w:rsidRPr="00DB05B8">
        <w:rPr>
          <w:sz w:val="24"/>
          <w:szCs w:val="24"/>
        </w:rPr>
        <w:t xml:space="preserve"> настоящего договора, в порядке, установленном п. 2.1</w:t>
      </w:r>
      <w:r w:rsidR="00F3639A">
        <w:rPr>
          <w:sz w:val="24"/>
          <w:szCs w:val="24"/>
        </w:rPr>
        <w:t>2</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7B53F4A1" w:rsidR="00187664" w:rsidRPr="00DB05B8" w:rsidRDefault="00187664" w:rsidP="00187664">
      <w:pPr>
        <w:ind w:firstLine="567"/>
        <w:jc w:val="both"/>
        <w:rPr>
          <w:sz w:val="24"/>
          <w:szCs w:val="24"/>
        </w:rPr>
      </w:pPr>
      <w:r w:rsidRPr="00DB05B8">
        <w:rPr>
          <w:sz w:val="24"/>
          <w:szCs w:val="24"/>
        </w:rPr>
        <w:t>2.1</w:t>
      </w:r>
      <w:r w:rsidR="00F3639A">
        <w:rPr>
          <w:sz w:val="24"/>
          <w:szCs w:val="24"/>
        </w:rPr>
        <w:t>2</w:t>
      </w:r>
      <w:r w:rsidRPr="00DB05B8">
        <w:rPr>
          <w:sz w:val="24"/>
          <w:szCs w:val="24"/>
        </w:rPr>
        <w:t>.1. Комиссия для установления факта, указанного в п. 2.1</w:t>
      </w:r>
      <w:r w:rsidR="00F3639A">
        <w:rPr>
          <w:sz w:val="24"/>
          <w:szCs w:val="24"/>
        </w:rPr>
        <w:t>1</w:t>
      </w:r>
      <w:r w:rsidRPr="00DB05B8">
        <w:rPr>
          <w:sz w:val="24"/>
          <w:szCs w:val="24"/>
        </w:rPr>
        <w:t xml:space="preserve"> настоящего договора, включает представителей Заказчика и Подрядчика.</w:t>
      </w:r>
    </w:p>
    <w:p w14:paraId="6B2E210D" w14:textId="57A05E64"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F3639A">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6E574058"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w:t>
      </w:r>
      <w:r w:rsidR="00F3639A">
        <w:rPr>
          <w:szCs w:val="24"/>
          <w:lang w:val="ru-RU"/>
        </w:rPr>
        <w:t>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654A28AB"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541BA5">
        <w:rPr>
          <w:i/>
          <w:sz w:val="24"/>
          <w:szCs w:val="24"/>
        </w:rPr>
        <w:t>100</w:t>
      </w:r>
      <w:r w:rsidR="00EC57C4" w:rsidRPr="00EC57C4">
        <w:rPr>
          <w:i/>
          <w:sz w:val="24"/>
          <w:szCs w:val="24"/>
        </w:rPr>
        <w:t>%</w:t>
      </w:r>
      <w:r w:rsidRPr="00EC57C4">
        <w:rPr>
          <w:sz w:val="24"/>
          <w:szCs w:val="24"/>
        </w:rPr>
        <w:t xml:space="preserve"> процентов, Подрядчику </w:t>
      </w:r>
      <w:r w:rsidR="00541BA5">
        <w:rPr>
          <w:i/>
          <w:sz w:val="24"/>
          <w:szCs w:val="24"/>
        </w:rPr>
        <w:t>0</w:t>
      </w:r>
      <w:r w:rsidR="00EC57C4" w:rsidRPr="00EC57C4">
        <w:rPr>
          <w:i/>
          <w:sz w:val="24"/>
          <w:szCs w:val="24"/>
        </w:rPr>
        <w:t xml:space="preserve"> %</w:t>
      </w:r>
      <w:r w:rsidRPr="00EC57C4">
        <w:rPr>
          <w:sz w:val="24"/>
          <w:szCs w:val="24"/>
        </w:rPr>
        <w:t xml:space="preserve"> процентов.</w:t>
      </w:r>
      <w:r w:rsidRPr="00EC57C4">
        <w:rPr>
          <w:rStyle w:val="ae"/>
          <w:sz w:val="24"/>
          <w:szCs w:val="24"/>
        </w:rPr>
        <w:t xml:space="preserve"> </w:t>
      </w:r>
    </w:p>
    <w:p w14:paraId="6B2E2110" w14:textId="236F7A0C"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2.1</w:t>
      </w:r>
      <w:r w:rsidR="00F3639A">
        <w:rPr>
          <w:rFonts w:ascii="Times New Roman" w:hAnsi="Times New Roman"/>
          <w:sz w:val="24"/>
          <w:szCs w:val="24"/>
          <w:lang w:eastAsia="ru-RU"/>
        </w:rPr>
        <w:t>4</w:t>
      </w:r>
      <w:r w:rsidRPr="00DB05B8">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3DACDBDA" w:rsidR="00187664" w:rsidRPr="00DB05B8" w:rsidRDefault="00541BA5" w:rsidP="00187664">
      <w:pPr>
        <w:pStyle w:val="ab"/>
        <w:widowControl/>
        <w:spacing w:line="240" w:lineRule="auto"/>
        <w:ind w:firstLine="567"/>
        <w:rPr>
          <w:szCs w:val="24"/>
        </w:rPr>
      </w:pPr>
      <w:r>
        <w:rPr>
          <w:szCs w:val="24"/>
        </w:rPr>
        <w:lastRenderedPageBreak/>
        <w:t>2.1</w:t>
      </w:r>
      <w:r w:rsidR="00F3639A">
        <w:rPr>
          <w:szCs w:val="24"/>
        </w:rPr>
        <w:t>5</w:t>
      </w:r>
      <w:r>
        <w:rPr>
          <w:szCs w:val="24"/>
        </w:rPr>
        <w:t>.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3" w14:textId="2B355505" w:rsidR="00187664" w:rsidRPr="00541BA5" w:rsidRDefault="00187664" w:rsidP="00541BA5">
      <w:pPr>
        <w:ind w:firstLine="567"/>
        <w:jc w:val="both"/>
        <w:rPr>
          <w:i/>
          <w:sz w:val="24"/>
          <w:szCs w:val="24"/>
        </w:rPr>
      </w:pPr>
      <w:r w:rsidRPr="00DB05B8">
        <w:rPr>
          <w:i/>
          <w:sz w:val="24"/>
          <w:szCs w:val="24"/>
        </w:rPr>
        <w:t>2.1</w:t>
      </w:r>
      <w:r w:rsidR="00F3639A">
        <w:rPr>
          <w:i/>
          <w:sz w:val="24"/>
          <w:szCs w:val="24"/>
        </w:rPr>
        <w:t>6</w:t>
      </w:r>
      <w:r w:rsidRPr="00DB05B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w:t>
      </w:r>
      <w:r w:rsidR="00541BA5">
        <w:rPr>
          <w:i/>
          <w:sz w:val="24"/>
          <w:szCs w:val="24"/>
        </w:rPr>
        <w:t>трено сводным сметным расчетом.</w:t>
      </w:r>
    </w:p>
    <w:p w14:paraId="6B6A7597" w14:textId="2BA3EE3F" w:rsidR="00B25134" w:rsidRPr="00DB05B8" w:rsidRDefault="00541BA5" w:rsidP="00187664">
      <w:pPr>
        <w:ind w:firstLine="567"/>
        <w:jc w:val="both"/>
        <w:rPr>
          <w:sz w:val="24"/>
          <w:szCs w:val="24"/>
        </w:rPr>
      </w:pPr>
      <w:r>
        <w:rPr>
          <w:sz w:val="24"/>
          <w:szCs w:val="24"/>
        </w:rPr>
        <w:t>2.1</w:t>
      </w:r>
      <w:r w:rsidR="00F3639A">
        <w:rPr>
          <w:sz w:val="24"/>
          <w:szCs w:val="24"/>
        </w:rPr>
        <w:t>7</w:t>
      </w:r>
      <w:r w:rsidR="00B25134">
        <w:rPr>
          <w:sz w:val="24"/>
          <w:szCs w:val="24"/>
        </w:rPr>
        <w:t xml:space="preserve">. </w:t>
      </w:r>
      <w:r w:rsidR="00B25134" w:rsidRPr="00B25134">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B25134">
        <w:rPr>
          <w:sz w:val="24"/>
          <w:szCs w:val="24"/>
        </w:rPr>
        <w:t>.</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1D5BD4BD"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F3639A">
        <w:rPr>
          <w:sz w:val="24"/>
          <w:szCs w:val="24"/>
        </w:rPr>
        <w:t>4</w:t>
      </w:r>
      <w:r w:rsidRPr="00DB05B8">
        <w:rPr>
          <w:sz w:val="24"/>
          <w:szCs w:val="24"/>
        </w:rPr>
        <w:t xml:space="preserve"> Договора. </w:t>
      </w:r>
      <w:r w:rsidRPr="00DB05B8">
        <w:rPr>
          <w:i/>
          <w:sz w:val="24"/>
          <w:szCs w:val="24"/>
        </w:rPr>
        <w:t>График поставки оборуд</w:t>
      </w:r>
      <w:r w:rsidR="00344266">
        <w:rPr>
          <w:i/>
          <w:sz w:val="24"/>
          <w:szCs w:val="24"/>
        </w:rPr>
        <w:t xml:space="preserve">ования указан в Приложении № </w:t>
      </w:r>
      <w:r w:rsidR="00344266" w:rsidRPr="00577B37">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52E9D9ED"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отгрузочн</w:t>
      </w:r>
      <w:r w:rsidR="00344266">
        <w:rPr>
          <w:i/>
          <w:sz w:val="24"/>
          <w:szCs w:val="24"/>
        </w:rPr>
        <w:t>ую документацию;</w:t>
      </w:r>
      <w:r w:rsidRPr="00DB05B8">
        <w:rPr>
          <w:i/>
          <w:sz w:val="24"/>
          <w:szCs w:val="24"/>
        </w:rPr>
        <w:t xml:space="preserve"> </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769FC966"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по эк</w:t>
      </w:r>
      <w:r w:rsidR="00344266">
        <w:rPr>
          <w:i/>
          <w:sz w:val="24"/>
          <w:szCs w:val="24"/>
        </w:rPr>
        <w:t>сплуатации на русском языке в 1</w:t>
      </w:r>
      <w:r w:rsidRPr="00DB05B8">
        <w:rPr>
          <w:i/>
          <w:sz w:val="24"/>
          <w:szCs w:val="24"/>
        </w:rPr>
        <w:t xml:space="preserve"> экз.,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3F496203" w:rsidR="00187664" w:rsidRPr="00EC57C4" w:rsidRDefault="00344266" w:rsidP="00187664">
      <w:pPr>
        <w:ind w:firstLine="567"/>
        <w:jc w:val="both"/>
        <w:rPr>
          <w:noProof/>
          <w:sz w:val="24"/>
          <w:szCs w:val="24"/>
        </w:rPr>
      </w:pPr>
      <w:r>
        <w:rPr>
          <w:sz w:val="24"/>
          <w:szCs w:val="24"/>
        </w:rPr>
        <w:t>д</w:t>
      </w:r>
      <w:r w:rsidR="00187664" w:rsidRPr="00EC57C4">
        <w:rPr>
          <w:sz w:val="24"/>
          <w:szCs w:val="24"/>
        </w:rPr>
        <w:t>окументы поставщика, обосновывающие размер стои</w:t>
      </w:r>
      <w:r>
        <w:rPr>
          <w:sz w:val="24"/>
          <w:szCs w:val="24"/>
        </w:rPr>
        <w:t>мости Оборудования, в том числе</w:t>
      </w:r>
      <w:r w:rsidR="00187664" w:rsidRPr="00EC57C4">
        <w:rPr>
          <w:sz w:val="24"/>
          <w:szCs w:val="24"/>
        </w:rPr>
        <w:t xml:space="preserve"> договоры</w:t>
      </w:r>
      <w:r>
        <w:rPr>
          <w:sz w:val="24"/>
          <w:szCs w:val="24"/>
        </w:rPr>
        <w:t>,</w:t>
      </w:r>
      <w:r w:rsidR="00187664" w:rsidRPr="00EC57C4">
        <w:rPr>
          <w:sz w:val="24"/>
          <w:szCs w:val="24"/>
        </w:rPr>
        <w:t xml:space="preserve">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0E88EC55"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00344266">
        <w:rPr>
          <w:noProof/>
          <w:sz w:val="24"/>
          <w:szCs w:val="24"/>
        </w:rPr>
        <w:t>: РК, Беломорский район, п. Золотец, Выгостровская ГЭС</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4DD50F4F" w:rsidR="00187664" w:rsidRPr="00DB05B8" w:rsidRDefault="00187664" w:rsidP="00187664">
      <w:pPr>
        <w:ind w:firstLine="567"/>
        <w:jc w:val="both"/>
        <w:rPr>
          <w:noProof/>
          <w:sz w:val="24"/>
          <w:szCs w:val="24"/>
        </w:rPr>
      </w:pPr>
      <w:r w:rsidRPr="00DB05B8">
        <w:rPr>
          <w:noProof/>
          <w:sz w:val="24"/>
          <w:szCs w:val="24"/>
        </w:rPr>
        <w:t>- потребовать у Подрядчика замены соответству</w:t>
      </w:r>
      <w:r w:rsidR="00344266">
        <w:rPr>
          <w:noProof/>
          <w:sz w:val="24"/>
          <w:szCs w:val="24"/>
        </w:rPr>
        <w:t>ющего Оборудования в течение десяти</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32" w14:textId="7C2F8254" w:rsidR="00187664" w:rsidRPr="00DB05B8" w:rsidRDefault="00187664" w:rsidP="00344266">
      <w:pPr>
        <w:ind w:firstLine="567"/>
        <w:jc w:val="both"/>
        <w:rPr>
          <w:i/>
          <w:noProof/>
          <w:sz w:val="24"/>
          <w:szCs w:val="24"/>
        </w:rPr>
      </w:pPr>
      <w:r w:rsidRPr="00DB05B8">
        <w:rPr>
          <w:i/>
          <w:noProof/>
          <w:sz w:val="24"/>
          <w:szCs w:val="24"/>
        </w:rPr>
        <w:t>3.7. Приемка Оборудования по количес</w:t>
      </w:r>
      <w:r w:rsidR="00344266">
        <w:rPr>
          <w:i/>
          <w:noProof/>
          <w:sz w:val="24"/>
          <w:szCs w:val="24"/>
        </w:rPr>
        <w:t>т</w:t>
      </w:r>
      <w:r w:rsidRPr="00DB05B8">
        <w:rPr>
          <w:i/>
          <w:noProof/>
          <w:sz w:val="24"/>
          <w:szCs w:val="24"/>
        </w:rPr>
        <w:t>ву</w:t>
      </w:r>
      <w:r w:rsidR="00F2675B">
        <w:rPr>
          <w:i/>
          <w:noProof/>
          <w:sz w:val="24"/>
          <w:szCs w:val="24"/>
        </w:rPr>
        <w:t>,</w:t>
      </w:r>
      <w:r w:rsidRPr="00DB05B8">
        <w:rPr>
          <w:i/>
          <w:noProof/>
          <w:sz w:val="24"/>
          <w:szCs w:val="24"/>
        </w:rPr>
        <w:t xml:space="preserve"> качеству и комплектности осуще</w:t>
      </w:r>
      <w:r w:rsidR="00344266">
        <w:rPr>
          <w:i/>
          <w:noProof/>
          <w:sz w:val="24"/>
          <w:szCs w:val="24"/>
        </w:rPr>
        <w:t>ствляется в соответствии с проектом.</w:t>
      </w:r>
      <w:r w:rsidRPr="00DB05B8">
        <w:rPr>
          <w:i/>
          <w:noProof/>
          <w:sz w:val="24"/>
          <w:szCs w:val="24"/>
        </w:rPr>
        <w:t xml:space="preserve"> </w:t>
      </w:r>
    </w:p>
    <w:p w14:paraId="6B2E2133"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51C29761"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00344266">
        <w:rPr>
          <w:sz w:val="24"/>
          <w:szCs w:val="24"/>
        </w:rPr>
        <w:t>приемки смонтированного оборудования и систем</w:t>
      </w:r>
      <w:r w:rsidRPr="00DB05B8">
        <w:rPr>
          <w:noProof/>
          <w:sz w:val="24"/>
          <w:szCs w:val="24"/>
        </w:rPr>
        <w:t>.</w:t>
      </w:r>
    </w:p>
    <w:p w14:paraId="6B2E2136" w14:textId="48ED810D" w:rsidR="00187664" w:rsidRPr="00DB05B8" w:rsidRDefault="00187664" w:rsidP="00187664">
      <w:pPr>
        <w:ind w:firstLine="567"/>
        <w:jc w:val="both"/>
        <w:rPr>
          <w:noProof/>
          <w:sz w:val="24"/>
          <w:szCs w:val="24"/>
        </w:rPr>
      </w:pPr>
      <w:r w:rsidRPr="00DB05B8">
        <w:rPr>
          <w:noProof/>
          <w:sz w:val="24"/>
          <w:szCs w:val="24"/>
        </w:rPr>
        <w:t>Подрядчик несет бремя содержания Оборудования с даты его сдачи Заказчиком в монтаж до даты  подписания С</w:t>
      </w:r>
      <w:r w:rsidR="00344266">
        <w:rPr>
          <w:noProof/>
          <w:sz w:val="24"/>
          <w:szCs w:val="24"/>
        </w:rPr>
        <w:t>торонами Акта приемки смонтированного оборудования и систем (в том числе</w:t>
      </w:r>
      <w:r w:rsidRPr="00DB05B8">
        <w:rPr>
          <w:noProof/>
          <w:sz w:val="24"/>
          <w:szCs w:val="24"/>
        </w:rPr>
        <w:t xml:space="preserve">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7777777" w:rsidR="00187664" w:rsidRPr="00DB05B8" w:rsidRDefault="00187664" w:rsidP="00187664">
      <w:pPr>
        <w:ind w:firstLine="567"/>
        <w:jc w:val="both"/>
        <w:rPr>
          <w:sz w:val="24"/>
          <w:szCs w:val="24"/>
        </w:rPr>
      </w:pPr>
      <w:r w:rsidRPr="00DB05B8">
        <w:rPr>
          <w:sz w:val="24"/>
          <w:szCs w:val="24"/>
        </w:rPr>
        <w:lastRenderedPageBreak/>
        <w:t>4.1. Подрядчик выполняет Работы в сроки, указанные к Графике выполнения Работ (Приложение № 2 к настоящему Договору):</w:t>
      </w:r>
    </w:p>
    <w:p w14:paraId="6B2E2140" w14:textId="0555D482" w:rsidR="00187664" w:rsidRPr="00DB05B8" w:rsidRDefault="00187664" w:rsidP="00187664">
      <w:pPr>
        <w:ind w:firstLine="567"/>
        <w:jc w:val="both"/>
        <w:rPr>
          <w:sz w:val="24"/>
          <w:szCs w:val="24"/>
        </w:rPr>
      </w:pPr>
      <w:r w:rsidRPr="00DB05B8">
        <w:rPr>
          <w:sz w:val="24"/>
          <w:szCs w:val="24"/>
        </w:rPr>
        <w:t>начало Работ</w:t>
      </w:r>
      <w:r w:rsidR="00AC12AD">
        <w:rPr>
          <w:sz w:val="24"/>
          <w:szCs w:val="24"/>
        </w:rPr>
        <w:t xml:space="preserve">  - с момента заключения договора.</w:t>
      </w:r>
    </w:p>
    <w:p w14:paraId="6B2E2141" w14:textId="57DBB277" w:rsidR="00187664" w:rsidRPr="00DB05B8" w:rsidRDefault="00187664" w:rsidP="00187664">
      <w:pPr>
        <w:ind w:firstLine="567"/>
        <w:jc w:val="both"/>
        <w:rPr>
          <w:sz w:val="24"/>
          <w:szCs w:val="24"/>
        </w:rPr>
      </w:pPr>
      <w:r w:rsidRPr="00DB05B8">
        <w:rPr>
          <w:sz w:val="24"/>
          <w:szCs w:val="24"/>
        </w:rPr>
        <w:t>окончание Раб</w:t>
      </w:r>
      <w:r w:rsidR="00AC12AD">
        <w:rPr>
          <w:sz w:val="24"/>
          <w:szCs w:val="24"/>
        </w:rPr>
        <w:t>от –  «___» декабря 2017г</w:t>
      </w:r>
      <w:r w:rsidRPr="00DB05B8">
        <w:rPr>
          <w:sz w:val="24"/>
          <w:szCs w:val="24"/>
        </w:rPr>
        <w:t>.</w:t>
      </w:r>
    </w:p>
    <w:p w14:paraId="6B2E2142" w14:textId="16A7AA9F"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w:t>
      </w:r>
      <w:r w:rsidR="00AC12AD">
        <w:rPr>
          <w:rFonts w:eastAsia="Calibri"/>
          <w:i/>
          <w:sz w:val="24"/>
          <w:szCs w:val="24"/>
        </w:rPr>
        <w:t xml:space="preserve"> и поставки оборудования (Приложение №2</w:t>
      </w:r>
      <w:r w:rsidRPr="00DB05B8">
        <w:rPr>
          <w:rFonts w:eastAsia="Calibri"/>
          <w:i/>
          <w:sz w:val="24"/>
          <w:szCs w:val="24"/>
        </w:rPr>
        <w:t xml:space="preserve"> к Договору). Сдача-приемка выполненных Работ произ</w:t>
      </w:r>
      <w:r w:rsidR="00AC12AD">
        <w:rPr>
          <w:rFonts w:eastAsia="Calibri"/>
          <w:i/>
          <w:sz w:val="24"/>
          <w:szCs w:val="24"/>
        </w:rPr>
        <w:t>водится ежемесячно</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799F7A4E"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w:t>
      </w:r>
      <w:r w:rsidR="00AC12AD">
        <w:rPr>
          <w:sz w:val="24"/>
          <w:szCs w:val="24"/>
        </w:rPr>
        <w:t>о законодательства РФ</w:t>
      </w:r>
      <w:r w:rsidRPr="00EC57C4">
        <w:rPr>
          <w:sz w:val="24"/>
          <w:szCs w:val="24"/>
        </w:rPr>
        <w:t>.</w:t>
      </w:r>
    </w:p>
    <w:p w14:paraId="6B2E214A" w14:textId="299825A3"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w:t>
      </w:r>
      <w:r w:rsidR="00AC12AD">
        <w:rPr>
          <w:i/>
          <w:sz w:val="24"/>
          <w:szCs w:val="24"/>
        </w:rPr>
        <w:t>и поставки оборудования (Приложение №2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76A4F613"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w:t>
      </w:r>
      <w:r w:rsidR="00AC12AD">
        <w:rPr>
          <w:sz w:val="24"/>
          <w:szCs w:val="24"/>
        </w:rPr>
        <w:br/>
      </w:r>
      <w:r w:rsidRPr="00DB05B8">
        <w:rPr>
          <w:sz w:val="24"/>
          <w:szCs w:val="24"/>
        </w:rPr>
        <w:t xml:space="preserve">(приложение </w:t>
      </w:r>
      <w:r w:rsidR="002913D2">
        <w:rPr>
          <w:sz w:val="24"/>
          <w:szCs w:val="24"/>
        </w:rPr>
        <w:t xml:space="preserve">№ </w:t>
      </w:r>
      <w:r w:rsidR="002913D2" w:rsidRPr="00577B37">
        <w:rPr>
          <w:sz w:val="24"/>
          <w:szCs w:val="24"/>
        </w:rPr>
        <w:t>5</w:t>
      </w:r>
      <w:r w:rsidR="00AC12AD" w:rsidRPr="00577B37">
        <w:rPr>
          <w:sz w:val="24"/>
          <w:szCs w:val="24"/>
        </w:rPr>
        <w:t>)</w:t>
      </w:r>
      <w:r w:rsidR="00AC12AD">
        <w:rPr>
          <w:sz w:val="24"/>
          <w:szCs w:val="24"/>
        </w:rPr>
        <w:t>.</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4F" w14:textId="77777777" w:rsidR="00187664" w:rsidRPr="00DB05B8" w:rsidRDefault="00187664" w:rsidP="00AC12AD">
      <w:pPr>
        <w:pStyle w:val="ad"/>
        <w:numPr>
          <w:ilvl w:val="0"/>
          <w:numId w:val="8"/>
        </w:numPr>
        <w:tabs>
          <w:tab w:val="left" w:pos="709"/>
          <w:tab w:val="left" w:pos="993"/>
        </w:tabs>
        <w:spacing w:after="0" w:line="240" w:lineRule="auto"/>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01FF5FEE"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4.2.15 Проверять деятельность Подрядчика в части соблюдения им требований природоохранного законодательст</w:t>
      </w:r>
      <w:r w:rsidR="00AC12AD">
        <w:rPr>
          <w:rFonts w:ascii="Times New Roman" w:hAnsi="Times New Roman"/>
          <w:sz w:val="24"/>
          <w:szCs w:val="24"/>
          <w:lang w:eastAsia="ru-RU"/>
        </w:rPr>
        <w:t>ва</w:t>
      </w:r>
      <w:r w:rsidRPr="00DB05B8">
        <w:rPr>
          <w:rFonts w:ascii="Times New Roman" w:hAnsi="Times New Roman"/>
          <w:sz w:val="24"/>
          <w:szCs w:val="24"/>
          <w:lang w:eastAsia="ru-RU"/>
        </w:rPr>
        <w:t xml:space="preserve">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субподрядчика(-ов)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w:t>
      </w:r>
      <w:r w:rsidRPr="00DB05B8">
        <w:rPr>
          <w:i/>
          <w:sz w:val="24"/>
          <w:szCs w:val="24"/>
        </w:rPr>
        <w:lastRenderedPageBreak/>
        <w:t>Заказчику, бухгалтерский баланс на последнюю отчетную дату и два предшествующих года);</w:t>
      </w:r>
    </w:p>
    <w:p w14:paraId="6B2E2167" w14:textId="77777777"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26BC1746" w:rsidR="00187664" w:rsidRPr="00DB05B8" w:rsidRDefault="00187664" w:rsidP="00187664">
      <w:pPr>
        <w:tabs>
          <w:tab w:val="left" w:pos="709"/>
        </w:tabs>
        <w:ind w:firstLine="567"/>
        <w:jc w:val="both"/>
        <w:rPr>
          <w:i/>
          <w:sz w:val="24"/>
          <w:szCs w:val="24"/>
        </w:rPr>
      </w:pPr>
      <w:r w:rsidRPr="00DB05B8">
        <w:rPr>
          <w:i/>
          <w:sz w:val="24"/>
          <w:szCs w:val="24"/>
        </w:rPr>
        <w:t>О принятом решении Ответственное лицо Заказчика уведом</w:t>
      </w:r>
      <w:r w:rsidR="00AC12AD">
        <w:rPr>
          <w:i/>
          <w:sz w:val="24"/>
          <w:szCs w:val="24"/>
        </w:rPr>
        <w:t xml:space="preserve">ляет Подрядчика не позднее пяти </w:t>
      </w:r>
      <w:r w:rsidRPr="00DB05B8">
        <w:rPr>
          <w:i/>
          <w:sz w:val="24"/>
          <w:szCs w:val="24"/>
        </w:rPr>
        <w:t>рабочих дней после принятия соответствующего решения.</w:t>
      </w:r>
    </w:p>
    <w:p w14:paraId="6B2E2169"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664E373C"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w:t>
      </w:r>
      <w:r w:rsidR="00932E84">
        <w:rPr>
          <w:sz w:val="24"/>
          <w:szCs w:val="24"/>
        </w:rPr>
        <w:t>ания штрафа согласно пункту 9</w:t>
      </w:r>
      <w:r w:rsidR="00AC12AD">
        <w:rPr>
          <w:sz w:val="24"/>
          <w:szCs w:val="24"/>
        </w:rPr>
        <w:t>.10</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590439AC"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2913D2">
        <w:rPr>
          <w:i/>
          <w:sz w:val="24"/>
          <w:szCs w:val="24"/>
        </w:rPr>
        <w:t xml:space="preserve">и Приложением </w:t>
      </w:r>
      <w:r w:rsidR="002913D2" w:rsidRPr="00577B37">
        <w:rPr>
          <w:i/>
          <w:sz w:val="24"/>
          <w:szCs w:val="24"/>
        </w:rPr>
        <w:t>№6</w:t>
      </w:r>
      <w:r w:rsidRPr="00DB05B8">
        <w:rPr>
          <w:i/>
          <w:sz w:val="24"/>
          <w:szCs w:val="24"/>
        </w:rPr>
        <w:t xml:space="preserve">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w:t>
      </w:r>
      <w:r w:rsidRPr="00DB05B8">
        <w:rPr>
          <w:sz w:val="24"/>
          <w:szCs w:val="24"/>
        </w:rPr>
        <w:lastRenderedPageBreak/>
        <w:t xml:space="preserve">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382EB68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w:t>
      </w:r>
      <w:r w:rsidR="0099004F">
        <w:rPr>
          <w:sz w:val="24"/>
          <w:szCs w:val="24"/>
        </w:rPr>
        <w:t>и по охране окружающей среды</w:t>
      </w:r>
      <w:r w:rsidRPr="00DB05B8">
        <w:rPr>
          <w:sz w:val="24"/>
          <w:szCs w:val="24"/>
        </w:rPr>
        <w:t>; при исполнении обязательств по настоящему договору принимать необходимые меры для соблюдения экологических требо</w:t>
      </w:r>
      <w:r w:rsidR="00AC12AD">
        <w:rPr>
          <w:sz w:val="24"/>
          <w:szCs w:val="24"/>
        </w:rPr>
        <w:t>ваний Заказчика</w:t>
      </w:r>
      <w:r w:rsidRPr="00DB05B8">
        <w:rPr>
          <w:sz w:val="24"/>
          <w:szCs w:val="24"/>
        </w:rPr>
        <w:t>. Подрядчик несет ответственность за соблюдение требований природоохр</w:t>
      </w:r>
      <w:r w:rsidR="00AC12AD">
        <w:rPr>
          <w:sz w:val="24"/>
          <w:szCs w:val="24"/>
        </w:rPr>
        <w:t>анного законодательства РФ</w:t>
      </w:r>
      <w:r w:rsidRPr="00DB05B8">
        <w:rPr>
          <w:sz w:val="24"/>
          <w:szCs w:val="24"/>
        </w:rPr>
        <w:t>.</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1A3CC56B"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w:t>
      </w:r>
      <w:r w:rsidR="00660848">
        <w:rPr>
          <w:sz w:val="24"/>
          <w:szCs w:val="24"/>
        </w:rPr>
        <w:t>венных и бытовых отходов, а так</w:t>
      </w:r>
      <w:r w:rsidRPr="00DB05B8">
        <w:rPr>
          <w:sz w:val="24"/>
          <w:szCs w:val="24"/>
        </w:rPr>
        <w:t>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w:t>
      </w:r>
      <w:r w:rsidRPr="00DB05B8">
        <w:rPr>
          <w:i/>
          <w:sz w:val="24"/>
          <w:szCs w:val="24"/>
        </w:rPr>
        <w:lastRenderedPageBreak/>
        <w:t>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8" w14:textId="50399526" w:rsidR="00187664" w:rsidRPr="00DB05B8" w:rsidRDefault="00660848" w:rsidP="00187664">
      <w:pPr>
        <w:autoSpaceDE w:val="0"/>
        <w:autoSpaceDN w:val="0"/>
        <w:adjustRightInd w:val="0"/>
        <w:ind w:firstLine="567"/>
        <w:jc w:val="both"/>
        <w:rPr>
          <w:i/>
          <w:sz w:val="24"/>
          <w:szCs w:val="24"/>
        </w:rPr>
      </w:pPr>
      <w:r>
        <w:rPr>
          <w:i/>
          <w:sz w:val="24"/>
          <w:szCs w:val="24"/>
        </w:rPr>
        <w:t>4.3.30</w:t>
      </w:r>
      <w:r w:rsidR="00187664" w:rsidRPr="00DB05B8">
        <w:rPr>
          <w:i/>
          <w:sz w:val="24"/>
          <w:szCs w:val="24"/>
        </w:rPr>
        <w:t>.</w:t>
      </w:r>
    </w:p>
    <w:p w14:paraId="6B2E218A" w14:textId="77777777" w:rsidR="00187664" w:rsidRPr="00DB05B8" w:rsidRDefault="00187664" w:rsidP="00187664">
      <w:pPr>
        <w:autoSpaceDE w:val="0"/>
        <w:autoSpaceDN w:val="0"/>
        <w:adjustRightInd w:val="0"/>
        <w:ind w:firstLine="567"/>
        <w:jc w:val="both"/>
        <w:rPr>
          <w:i/>
          <w:sz w:val="24"/>
          <w:szCs w:val="24"/>
        </w:rPr>
      </w:pP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77777777" w:rsidR="00187664" w:rsidRPr="00DB05B8" w:rsidRDefault="00187664" w:rsidP="00187664">
      <w:pPr>
        <w:autoSpaceDE w:val="0"/>
        <w:autoSpaceDN w:val="0"/>
        <w:adjustRightInd w:val="0"/>
        <w:ind w:firstLine="567"/>
        <w:jc w:val="both"/>
        <w:rPr>
          <w:i/>
          <w:sz w:val="24"/>
          <w:szCs w:val="24"/>
        </w:rPr>
      </w:pPr>
      <w:r w:rsidRPr="00DB05B8">
        <w:rPr>
          <w:i/>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8" w14:textId="00150057" w:rsidR="00187664" w:rsidRPr="00DB05B8" w:rsidRDefault="00187664" w:rsidP="00187664">
      <w:pPr>
        <w:ind w:firstLine="720"/>
        <w:jc w:val="both"/>
        <w:rPr>
          <w:i/>
          <w:sz w:val="24"/>
          <w:szCs w:val="24"/>
        </w:rPr>
      </w:pPr>
      <w:r w:rsidRPr="00DB05B8">
        <w:rPr>
          <w:i/>
          <w:sz w:val="24"/>
          <w:szCs w:val="24"/>
        </w:rPr>
        <w:t>Риск случайной гибели или случайного повреждения результата выполненных Работ до подписания до подписания Сторона</w:t>
      </w:r>
      <w:r w:rsidR="00660848">
        <w:rPr>
          <w:i/>
          <w:sz w:val="24"/>
          <w:szCs w:val="24"/>
        </w:rPr>
        <w:t>ми Акта приемки законченного строительством объекта приемочной комиссией (по форме КС-14)</w:t>
      </w:r>
      <w:r w:rsidRPr="00DB05B8">
        <w:rPr>
          <w:i/>
          <w:sz w:val="24"/>
          <w:szCs w:val="24"/>
        </w:rPr>
        <w:t xml:space="preserve"> несет Подрядчик.</w:t>
      </w:r>
    </w:p>
    <w:p w14:paraId="6B2E219F" w14:textId="77777777" w:rsidR="00187664"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F68E4F2" w14:textId="77777777" w:rsidR="00932E84" w:rsidRDefault="00932E84" w:rsidP="00932E84">
      <w:pPr>
        <w:tabs>
          <w:tab w:val="left" w:pos="1276"/>
          <w:tab w:val="left" w:pos="1418"/>
        </w:tabs>
        <w:spacing w:line="240" w:lineRule="atLeast"/>
        <w:ind w:left="567"/>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5736BD54" w:rsidR="00187664" w:rsidRPr="00DB05B8" w:rsidRDefault="00187664" w:rsidP="00187664">
      <w:pPr>
        <w:ind w:firstLine="567"/>
        <w:jc w:val="both"/>
        <w:rPr>
          <w:sz w:val="24"/>
          <w:szCs w:val="24"/>
        </w:rPr>
      </w:pPr>
      <w:r w:rsidRPr="00DB05B8">
        <w:rPr>
          <w:sz w:val="24"/>
          <w:szCs w:val="24"/>
        </w:rPr>
        <w:t xml:space="preserve">5.1.2. </w:t>
      </w:r>
      <w:r w:rsidR="00660848">
        <w:rPr>
          <w:sz w:val="24"/>
          <w:szCs w:val="24"/>
        </w:rPr>
        <w:t>Заказчик в течение пяти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91E6BE4" w14:textId="77777777" w:rsidR="00932E84" w:rsidRDefault="00932E84" w:rsidP="00187664">
      <w:pPr>
        <w:ind w:firstLine="567"/>
        <w:jc w:val="both"/>
        <w:rPr>
          <w:sz w:val="24"/>
          <w:szCs w:val="24"/>
        </w:rPr>
      </w:pPr>
    </w:p>
    <w:p w14:paraId="2E71F47B" w14:textId="77777777" w:rsidR="00932E84" w:rsidRPr="00DB05B8" w:rsidRDefault="00932E84" w:rsidP="00932E84">
      <w:pPr>
        <w:jc w:val="center"/>
        <w:rPr>
          <w:b/>
          <w:bCs/>
          <w:sz w:val="24"/>
          <w:szCs w:val="24"/>
        </w:rPr>
      </w:pPr>
      <w:r w:rsidRPr="00DB05B8">
        <w:rPr>
          <w:b/>
          <w:bCs/>
          <w:sz w:val="24"/>
          <w:szCs w:val="24"/>
        </w:rPr>
        <w:t>6. ИСПЫТАНИЯ ОБОРУДОВАНИЯ</w:t>
      </w:r>
    </w:p>
    <w:p w14:paraId="64BCE481" w14:textId="314E356A" w:rsidR="00932E84" w:rsidRPr="00DB05B8" w:rsidRDefault="00932E84" w:rsidP="00932E8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00C6417A">
        <w:rPr>
          <w:sz w:val="24"/>
          <w:szCs w:val="24"/>
        </w:rPr>
        <w:t xml:space="preserve"> в течение 10 (десяти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3D971031" w14:textId="0657DCED" w:rsidR="00932E84" w:rsidRPr="00DB05B8" w:rsidRDefault="00932E84" w:rsidP="00932E8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w:t>
      </w:r>
      <w:r w:rsidR="003E5326">
        <w:rPr>
          <w:sz w:val="24"/>
          <w:szCs w:val="24"/>
        </w:rPr>
        <w:t>спытаний.</w:t>
      </w:r>
      <w:r w:rsidRPr="00DB05B8">
        <w:rPr>
          <w:sz w:val="24"/>
          <w:szCs w:val="24"/>
        </w:rPr>
        <w:t xml:space="preserve"> </w:t>
      </w:r>
      <w:r w:rsidR="003E5326">
        <w:rPr>
          <w:sz w:val="24"/>
          <w:szCs w:val="24"/>
        </w:rPr>
        <w:br/>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754EDC8" w14:textId="77777777" w:rsidR="00932E84" w:rsidRPr="00DB05B8" w:rsidRDefault="00932E84" w:rsidP="00932E84">
      <w:pPr>
        <w:ind w:firstLine="567"/>
        <w:jc w:val="both"/>
        <w:rPr>
          <w:sz w:val="24"/>
          <w:szCs w:val="24"/>
        </w:rPr>
      </w:pPr>
      <w:r w:rsidRPr="00DB05B8">
        <w:rPr>
          <w:sz w:val="24"/>
          <w:szCs w:val="24"/>
        </w:rPr>
        <w:lastRenderedPageBreak/>
        <w:t>6.3. Все виды испытаний проводятся в присутствии представителей Заказчика и оформляются двусторонними актами.</w:t>
      </w:r>
    </w:p>
    <w:p w14:paraId="40330486" w14:textId="77777777" w:rsidR="00932E84" w:rsidRDefault="00932E84" w:rsidP="00932E8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65AFC91" w14:textId="77777777" w:rsidR="00C21F60" w:rsidRPr="00DB05B8" w:rsidRDefault="00C21F60" w:rsidP="00932E84">
      <w:pPr>
        <w:ind w:firstLine="567"/>
        <w:jc w:val="both"/>
        <w:rPr>
          <w:i/>
          <w:sz w:val="24"/>
          <w:szCs w:val="24"/>
        </w:rPr>
      </w:pPr>
    </w:p>
    <w:p w14:paraId="00414D9E" w14:textId="77777777" w:rsidR="00932E84" w:rsidRPr="00DB05B8" w:rsidRDefault="00932E84" w:rsidP="00932E84">
      <w:pPr>
        <w:jc w:val="both"/>
        <w:rPr>
          <w:sz w:val="24"/>
          <w:szCs w:val="24"/>
        </w:rPr>
      </w:pPr>
    </w:p>
    <w:p w14:paraId="644B5E11" w14:textId="77777777" w:rsidR="00932E84" w:rsidRPr="00DB05B8" w:rsidRDefault="00932E84" w:rsidP="00932E8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3A64B0CF" w14:textId="77777777" w:rsidR="00932E84" w:rsidRPr="00DB05B8" w:rsidRDefault="00932E84" w:rsidP="00932E8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43DFB603" w14:textId="77777777" w:rsidR="00932E84" w:rsidRPr="00DB05B8" w:rsidRDefault="00932E84" w:rsidP="00932E84">
      <w:pPr>
        <w:spacing w:line="240" w:lineRule="atLeast"/>
        <w:ind w:firstLine="567"/>
        <w:jc w:val="both"/>
        <w:rPr>
          <w:i/>
          <w:sz w:val="24"/>
          <w:szCs w:val="24"/>
        </w:rPr>
      </w:pPr>
      <w:r w:rsidRPr="00DB05B8">
        <w:rPr>
          <w:i/>
          <w:sz w:val="24"/>
          <w:szCs w:val="24"/>
        </w:rPr>
        <w:t>Актов о приемке выполненных работ (форма КС-2),</w:t>
      </w:r>
    </w:p>
    <w:p w14:paraId="78566F7F" w14:textId="77777777" w:rsidR="00932E84" w:rsidRPr="00DB05B8" w:rsidRDefault="00932E84" w:rsidP="00932E8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2700563F" w14:textId="77777777" w:rsidR="00932E84" w:rsidRPr="00DB05B8" w:rsidRDefault="00932E84" w:rsidP="00932E84">
      <w:pPr>
        <w:spacing w:line="240" w:lineRule="atLeast"/>
        <w:ind w:firstLine="567"/>
        <w:jc w:val="both"/>
        <w:rPr>
          <w:i/>
          <w:noProof/>
          <w:sz w:val="24"/>
          <w:szCs w:val="24"/>
        </w:rPr>
      </w:pPr>
      <w:r w:rsidRPr="00DB05B8">
        <w:rPr>
          <w:i/>
          <w:noProof/>
          <w:sz w:val="24"/>
          <w:szCs w:val="24"/>
        </w:rPr>
        <w:t xml:space="preserve">Счета, </w:t>
      </w:r>
    </w:p>
    <w:p w14:paraId="52F97325" w14:textId="77777777" w:rsidR="00932E84" w:rsidRPr="00DB05B8" w:rsidRDefault="00932E84" w:rsidP="00932E8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46C33E7D" w14:textId="77777777" w:rsidR="00932E84" w:rsidRPr="00DB05B8" w:rsidRDefault="00932E84" w:rsidP="00932E8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4B411867" w14:textId="77777777" w:rsidR="00932E84" w:rsidRPr="00451394" w:rsidRDefault="00932E84" w:rsidP="00932E84">
      <w:pPr>
        <w:spacing w:line="240" w:lineRule="atLeast"/>
        <w:ind w:firstLine="567"/>
        <w:jc w:val="both"/>
        <w:rPr>
          <w:sz w:val="24"/>
          <w:szCs w:val="24"/>
        </w:rPr>
      </w:pPr>
      <w:r w:rsidRPr="00451394">
        <w:rPr>
          <w:sz w:val="24"/>
          <w:szCs w:val="24"/>
        </w:rPr>
        <w:t xml:space="preserve">в течение 35 календарных дней с даты подписания Актов о приемке выполненных работ  в размере 90 % , при условии предоставления комплекта документов согласно п.  7.1. Договора. </w:t>
      </w:r>
    </w:p>
    <w:p w14:paraId="1B51FCD7" w14:textId="77777777" w:rsidR="00932E84" w:rsidRPr="00451394" w:rsidRDefault="00932E84" w:rsidP="00932E8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335D7A48" w14:textId="77777777" w:rsidR="00932E84" w:rsidRPr="00451394" w:rsidRDefault="00932E84" w:rsidP="00932E84">
      <w:pPr>
        <w:spacing w:line="240" w:lineRule="atLeast"/>
        <w:ind w:firstLine="567"/>
        <w:jc w:val="both"/>
        <w:rPr>
          <w:sz w:val="24"/>
          <w:szCs w:val="24"/>
        </w:rPr>
      </w:pPr>
      <w:r w:rsidRPr="00451394">
        <w:rPr>
          <w:sz w:val="24"/>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2428DC26" w14:textId="77777777" w:rsidR="00932E84" w:rsidRPr="00DB05B8" w:rsidRDefault="00932E84" w:rsidP="00932E8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4E9255ED" w14:textId="77777777" w:rsidR="00932E84" w:rsidRPr="00451394" w:rsidRDefault="00932E84" w:rsidP="00932E8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5EF740CF" w14:textId="77777777" w:rsidR="00932E84" w:rsidRPr="00451394" w:rsidRDefault="00932E84" w:rsidP="00932E8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E7E2BA0" w14:textId="77777777" w:rsidR="00932E84" w:rsidRPr="00DB05B8" w:rsidRDefault="00932E84" w:rsidP="00932E8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595C7E94" w14:textId="77777777" w:rsidR="00932E84" w:rsidRPr="00DB05B8" w:rsidRDefault="00932E84" w:rsidP="00932E84">
      <w:pPr>
        <w:spacing w:line="240" w:lineRule="atLeast"/>
        <w:jc w:val="both"/>
        <w:rPr>
          <w:i/>
          <w:sz w:val="24"/>
          <w:szCs w:val="24"/>
        </w:rPr>
      </w:pPr>
    </w:p>
    <w:p w14:paraId="4C70CB5B" w14:textId="77777777" w:rsidR="00932E84" w:rsidRPr="00DB05B8" w:rsidRDefault="00932E84" w:rsidP="00932E84">
      <w:pPr>
        <w:spacing w:line="266" w:lineRule="exact"/>
        <w:jc w:val="center"/>
        <w:rPr>
          <w:b/>
          <w:sz w:val="24"/>
          <w:szCs w:val="24"/>
        </w:rPr>
      </w:pPr>
      <w:r w:rsidRPr="00DB05B8">
        <w:rPr>
          <w:b/>
          <w:sz w:val="24"/>
          <w:szCs w:val="24"/>
        </w:rPr>
        <w:t>8. ГАРАНТИЙНЫЕ ОБЯЗАТЕЛЬСТВА ПОДРЯДЧИКА</w:t>
      </w:r>
    </w:p>
    <w:p w14:paraId="1E3648DD" w14:textId="77777777" w:rsidR="00932E84" w:rsidRPr="00DB05B8" w:rsidRDefault="00932E84" w:rsidP="00932E84">
      <w:pPr>
        <w:spacing w:line="266" w:lineRule="exact"/>
        <w:ind w:firstLine="567"/>
        <w:jc w:val="both"/>
        <w:rPr>
          <w:b/>
          <w:sz w:val="24"/>
          <w:szCs w:val="24"/>
        </w:rPr>
      </w:pPr>
      <w:r w:rsidRPr="00DB05B8">
        <w:rPr>
          <w:b/>
          <w:sz w:val="24"/>
          <w:szCs w:val="24"/>
        </w:rPr>
        <w:t>8.1. Гарантийные обязательства на Оборудование.</w:t>
      </w:r>
    </w:p>
    <w:p w14:paraId="239601DB" w14:textId="77777777" w:rsidR="00932E84" w:rsidRPr="00DB05B8" w:rsidRDefault="00932E84" w:rsidP="00932E8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4CD1F18B" w14:textId="77777777" w:rsidR="00932E84" w:rsidRPr="00DB05B8" w:rsidRDefault="00932E84" w:rsidP="00932E84">
      <w:pPr>
        <w:spacing w:line="266" w:lineRule="exact"/>
        <w:ind w:firstLine="567"/>
        <w:jc w:val="both"/>
        <w:rPr>
          <w:sz w:val="24"/>
          <w:szCs w:val="24"/>
        </w:rPr>
      </w:pPr>
      <w:r w:rsidRPr="00DB05B8">
        <w:rPr>
          <w:sz w:val="24"/>
          <w:szCs w:val="24"/>
        </w:rPr>
        <w:t>Всё Оборудование является новым.</w:t>
      </w:r>
    </w:p>
    <w:p w14:paraId="2D2C4A2C" w14:textId="77777777" w:rsidR="00932E84" w:rsidRPr="00DB05B8" w:rsidRDefault="00932E84" w:rsidP="00932E8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17264A4F" w14:textId="77777777" w:rsidR="00932E84" w:rsidRPr="00DB05B8" w:rsidRDefault="00932E84" w:rsidP="00932E8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32FD87C0" w14:textId="303B0F24" w:rsidR="00932E84" w:rsidRPr="00DB05B8" w:rsidRDefault="00932E84" w:rsidP="00932E8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C21F60">
        <w:rPr>
          <w:i/>
          <w:sz w:val="24"/>
          <w:szCs w:val="24"/>
        </w:rPr>
        <w:t>гарантийный срок составляет  24 (двадцать четыре</w:t>
      </w:r>
      <w:r w:rsidRPr="00DB05B8">
        <w:rPr>
          <w:i/>
          <w:sz w:val="24"/>
          <w:szCs w:val="24"/>
        </w:rPr>
        <w:t>) месяца</w:t>
      </w:r>
      <w:r w:rsidRPr="00DB05B8">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34D9C6D" w14:textId="77777777" w:rsidR="00932E84" w:rsidRPr="00DB05B8" w:rsidRDefault="00932E84" w:rsidP="00932E8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1376ECF9" w14:textId="77777777" w:rsidR="00932E84" w:rsidRPr="00DB05B8" w:rsidRDefault="00932E84" w:rsidP="00932E8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546DCB19" w14:textId="77777777" w:rsidR="00932E84" w:rsidRPr="00DB05B8" w:rsidRDefault="00932E84" w:rsidP="00932E8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1315523B" w14:textId="77777777" w:rsidR="00932E84" w:rsidRPr="00DB05B8" w:rsidRDefault="00932E84" w:rsidP="00932E8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3400543C" w14:textId="77777777" w:rsidR="00932E84" w:rsidRPr="00DB05B8" w:rsidRDefault="00932E84" w:rsidP="00932E8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0BAC617C" w14:textId="77777777" w:rsidR="00932E84" w:rsidRPr="00DB05B8" w:rsidRDefault="00932E84" w:rsidP="00932E84">
      <w:pPr>
        <w:pStyle w:val="31"/>
        <w:shd w:val="clear" w:color="auto" w:fill="auto"/>
        <w:tabs>
          <w:tab w:val="left" w:pos="709"/>
        </w:tabs>
        <w:spacing w:line="240" w:lineRule="auto"/>
        <w:ind w:right="20" w:firstLine="0"/>
        <w:rPr>
          <w:rFonts w:ascii="Times New Roman" w:hAnsi="Times New Roman" w:cs="Times New Roman"/>
        </w:rPr>
      </w:pPr>
    </w:p>
    <w:p w14:paraId="6F2483CC" w14:textId="77777777" w:rsidR="00932E84" w:rsidRPr="00DB05B8" w:rsidRDefault="00932E84" w:rsidP="00932E8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6E11A53" w14:textId="18C57CCA" w:rsidR="00932E84" w:rsidRPr="00DB05B8" w:rsidRDefault="00932E84" w:rsidP="00932E8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C21F60">
        <w:rPr>
          <w:rFonts w:ascii="Times New Roman" w:hAnsi="Times New Roman" w:cs="Times New Roman"/>
          <w:i/>
        </w:rPr>
        <w:t>24 (двадцать четыре</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4BBCDAC" w14:textId="77777777" w:rsidR="00932E84" w:rsidRPr="00DB05B8" w:rsidRDefault="00932E84" w:rsidP="00932E8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13CE326D" w14:textId="77777777" w:rsidR="00932E84" w:rsidRPr="00DB05B8" w:rsidRDefault="00932E84" w:rsidP="00932E8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8714B7F" w14:textId="77777777" w:rsidR="00932E84" w:rsidRPr="00DB05B8" w:rsidRDefault="00932E84" w:rsidP="00932E8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5D6A476A" w14:textId="77777777" w:rsidR="00932E84" w:rsidRPr="00DB05B8" w:rsidRDefault="00932E84" w:rsidP="00932E8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51428626" w14:textId="77777777" w:rsidR="00932E84" w:rsidRPr="00DB05B8" w:rsidRDefault="00932E84" w:rsidP="00932E8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00213514" w14:textId="77777777" w:rsidR="00932E84" w:rsidRPr="00DB05B8" w:rsidRDefault="00932E84" w:rsidP="00932E8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4FDE881" w14:textId="77777777" w:rsidR="00932E84" w:rsidRPr="00DB05B8" w:rsidRDefault="00932E84" w:rsidP="00932E8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CD6518" w14:textId="77777777" w:rsidR="00932E84" w:rsidRPr="00DB05B8" w:rsidRDefault="00932E84" w:rsidP="00932E8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41AC35D2" w14:textId="77777777" w:rsidR="00932E84" w:rsidRPr="00DB05B8" w:rsidRDefault="00932E84" w:rsidP="00932E8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06999F1F" w14:textId="77777777" w:rsidR="00932E84" w:rsidRPr="00DB05B8" w:rsidRDefault="00932E84" w:rsidP="00932E84">
      <w:pPr>
        <w:spacing w:line="270" w:lineRule="exact"/>
        <w:ind w:left="3040"/>
        <w:rPr>
          <w:sz w:val="24"/>
          <w:szCs w:val="24"/>
        </w:rPr>
      </w:pPr>
    </w:p>
    <w:p w14:paraId="4E7A15F8" w14:textId="77777777" w:rsidR="00932E84" w:rsidRPr="00DB05B8" w:rsidRDefault="00932E84" w:rsidP="00932E84">
      <w:pPr>
        <w:numPr>
          <w:ilvl w:val="0"/>
          <w:numId w:val="12"/>
        </w:numPr>
        <w:spacing w:line="270" w:lineRule="exact"/>
        <w:jc w:val="center"/>
        <w:rPr>
          <w:b/>
          <w:sz w:val="24"/>
          <w:szCs w:val="24"/>
        </w:rPr>
      </w:pPr>
      <w:r w:rsidRPr="00DB05B8">
        <w:rPr>
          <w:b/>
          <w:sz w:val="24"/>
          <w:szCs w:val="24"/>
        </w:rPr>
        <w:t>ОТВЕТСТВЕННОСТЬ СТОРОН</w:t>
      </w:r>
    </w:p>
    <w:p w14:paraId="3CA99D4A"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lastRenderedPageBreak/>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520403B0"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7F0E4EAD"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2ED3796" w14:textId="494E97CE"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При несвоевременном представлении Поставщиком товаросопроводитель</w:t>
      </w:r>
      <w:r w:rsidR="00C21F60">
        <w:rPr>
          <w:sz w:val="24"/>
          <w:szCs w:val="24"/>
        </w:rPr>
        <w:t>ной документации согласно п. 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417A4F55" w14:textId="3437A924" w:rsidR="00932E84" w:rsidRPr="00DB05B8" w:rsidRDefault="00932E84" w:rsidP="00932E8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C21F60">
        <w:rPr>
          <w:rFonts w:ascii="Times New Roman" w:hAnsi="Times New Roman" w:cs="Times New Roman"/>
        </w:rPr>
        <w:t>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0C42418E"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4D9979C" w14:textId="77777777" w:rsidR="00932E84" w:rsidRPr="00DB05B8" w:rsidRDefault="00932E84" w:rsidP="00932E84">
      <w:pPr>
        <w:numPr>
          <w:ilvl w:val="2"/>
          <w:numId w:val="12"/>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0A9A3044" w14:textId="77777777" w:rsidR="00932E84" w:rsidRPr="00DB05B8" w:rsidRDefault="00932E84" w:rsidP="00932E84">
      <w:pPr>
        <w:numPr>
          <w:ilvl w:val="2"/>
          <w:numId w:val="12"/>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583A4617" w14:textId="77777777" w:rsidR="00932E84" w:rsidRPr="00DB05B8" w:rsidRDefault="00932E84" w:rsidP="00932E84">
      <w:pPr>
        <w:numPr>
          <w:ilvl w:val="2"/>
          <w:numId w:val="12"/>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E9FD2B2" w14:textId="5660A3C4" w:rsidR="00932E84" w:rsidRPr="00DB05B8" w:rsidRDefault="00932E84" w:rsidP="00932E84">
      <w:pPr>
        <w:numPr>
          <w:ilvl w:val="2"/>
          <w:numId w:val="12"/>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462D78B" w14:textId="5477804D"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3EF3EA61" w14:textId="0781EB9C"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2E7360E2"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B58892F"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E9383B4"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lastRenderedPageBreak/>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C3049A2"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p>
    <w:p w14:paraId="7E14FE6B" w14:textId="77777777" w:rsidR="00932E84" w:rsidRPr="00DB05B8" w:rsidRDefault="00932E84" w:rsidP="00932E84">
      <w:pPr>
        <w:rPr>
          <w:i/>
          <w:sz w:val="24"/>
          <w:szCs w:val="24"/>
        </w:rPr>
      </w:pPr>
      <w:r w:rsidRPr="00DB05B8">
        <w:rPr>
          <w:i/>
          <w:sz w:val="24"/>
          <w:szCs w:val="24"/>
        </w:rPr>
        <w:t xml:space="preserve">За нарушение Подрядчиком: </w:t>
      </w:r>
    </w:p>
    <w:p w14:paraId="06713A3F" w14:textId="0E8188AC" w:rsidR="00932E84" w:rsidRPr="00DB05B8" w:rsidRDefault="00932E84" w:rsidP="00932E84">
      <w:pPr>
        <w:ind w:firstLine="720"/>
        <w:jc w:val="both"/>
        <w:rPr>
          <w:i/>
          <w:sz w:val="24"/>
          <w:szCs w:val="24"/>
        </w:rPr>
      </w:pPr>
      <w:r w:rsidRPr="00DB05B8">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000D3114">
        <w:rPr>
          <w:i/>
          <w:sz w:val="24"/>
          <w:szCs w:val="24"/>
        </w:rPr>
        <w:t>0</w:t>
      </w:r>
      <w:r w:rsidRPr="00DB05B8">
        <w:rPr>
          <w:i/>
          <w:sz w:val="24"/>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0D4419A" w14:textId="58D54EA9" w:rsidR="00932E84" w:rsidRPr="00DB05B8" w:rsidRDefault="00932E84" w:rsidP="00932E8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w:t>
      </w:r>
      <w:r w:rsidR="000D3114">
        <w:rPr>
          <w:i/>
          <w:sz w:val="24"/>
          <w:szCs w:val="24"/>
        </w:rPr>
        <w:t>0</w:t>
      </w:r>
      <w:r w:rsidRPr="00DB05B8">
        <w:rPr>
          <w:i/>
          <w:sz w:val="24"/>
          <w:szCs w:val="24"/>
        </w:rPr>
        <w:t>, Заказчик имеет право начислить  Подрядчику неустойку в размере 500  (Пятьсот) рублей за каждый документ за каждый день просрочки.</w:t>
      </w:r>
    </w:p>
    <w:p w14:paraId="03D24CFA" w14:textId="77777777" w:rsidR="00932E84" w:rsidRPr="00DB05B8" w:rsidRDefault="00932E84" w:rsidP="00932E84">
      <w:pPr>
        <w:numPr>
          <w:ilvl w:val="1"/>
          <w:numId w:val="12"/>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35DFC925" w14:textId="4EDAA7EA"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w:t>
      </w:r>
      <w:r w:rsidR="00C21F60">
        <w:rPr>
          <w:rFonts w:ascii="Times New Roman" w:hAnsi="Times New Roman" w:cs="Times New Roman"/>
        </w:rPr>
        <w:t xml:space="preserve">предусмотренном Приложением № </w:t>
      </w:r>
      <w:r w:rsidR="002913D2" w:rsidRPr="00577B37">
        <w:rPr>
          <w:rFonts w:ascii="Times New Roman" w:hAnsi="Times New Roman" w:cs="Times New Roman"/>
        </w:rPr>
        <w:t>7</w:t>
      </w:r>
      <w:r w:rsidRPr="00577B37">
        <w:rPr>
          <w:rFonts w:ascii="Times New Roman" w:hAnsi="Times New Roman" w:cs="Times New Roman"/>
        </w:rPr>
        <w:t xml:space="preserve"> </w:t>
      </w:r>
      <w:r w:rsidRPr="00DB05B8">
        <w:rPr>
          <w:rFonts w:ascii="Times New Roman" w:hAnsi="Times New Roman" w:cs="Times New Roman"/>
        </w:rPr>
        <w:t xml:space="preserve">к настоящему Договору. </w:t>
      </w:r>
    </w:p>
    <w:p w14:paraId="65345E5D" w14:textId="77777777"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25151265" w14:textId="77777777"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Ответственность за отступление от сметы</w:t>
      </w:r>
    </w:p>
    <w:p w14:paraId="346F62CA" w14:textId="77777777" w:rsidR="00932E84" w:rsidRPr="00DB05B8" w:rsidRDefault="00932E84" w:rsidP="00932E8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302DBEC5" w14:textId="77777777"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Ответственность за препятствование осуществлению контроля</w:t>
      </w:r>
    </w:p>
    <w:p w14:paraId="65FC47CF" w14:textId="06EF7338" w:rsidR="00932E84" w:rsidRPr="00DB05B8" w:rsidRDefault="00932E84" w:rsidP="00932E84">
      <w:pPr>
        <w:ind w:firstLine="567"/>
        <w:jc w:val="both"/>
        <w:rPr>
          <w:sz w:val="24"/>
          <w:szCs w:val="24"/>
        </w:rPr>
      </w:pPr>
      <w:r w:rsidRPr="00DB05B8">
        <w:rPr>
          <w:sz w:val="24"/>
          <w:szCs w:val="24"/>
        </w:rPr>
        <w:t xml:space="preserve">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w:t>
      </w:r>
      <w:r w:rsidR="00C21F60">
        <w:rPr>
          <w:sz w:val="24"/>
          <w:szCs w:val="24"/>
        </w:rPr>
        <w:t>3 (три</w:t>
      </w:r>
      <w:r w:rsidRPr="00DB05B8">
        <w:rPr>
          <w:sz w:val="24"/>
          <w:szCs w:val="24"/>
        </w:rPr>
        <w:t>) рабочих дня либо иное препятствование осуществлению контроля Заказчиком за расходованием уплаченных по Договору денежных средств.</w:t>
      </w:r>
    </w:p>
    <w:p w14:paraId="1A5BAB8A" w14:textId="77777777"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Ответственность за привлечение несогласованных субподрядчиков и поставщиков материалов</w:t>
      </w:r>
    </w:p>
    <w:p w14:paraId="49D090B8" w14:textId="77777777" w:rsidR="00932E84" w:rsidRPr="00DB05B8" w:rsidRDefault="00932E84" w:rsidP="00932E8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14CB689" w14:textId="77777777" w:rsidR="00932E84" w:rsidRPr="00DB05B8" w:rsidRDefault="00932E84" w:rsidP="00932E84">
      <w:pPr>
        <w:pStyle w:val="31"/>
        <w:numPr>
          <w:ilvl w:val="1"/>
          <w:numId w:val="12"/>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Порядок уплаты неустойки</w:t>
      </w:r>
    </w:p>
    <w:p w14:paraId="5703A1DA" w14:textId="77777777" w:rsidR="00932E84" w:rsidRPr="00DB05B8" w:rsidRDefault="00932E84" w:rsidP="00932E84">
      <w:pPr>
        <w:ind w:firstLine="567"/>
        <w:jc w:val="both"/>
        <w:rPr>
          <w:sz w:val="24"/>
          <w:szCs w:val="24"/>
        </w:rPr>
      </w:pPr>
      <w:r w:rsidRPr="00DB05B8">
        <w:rPr>
          <w:sz w:val="24"/>
          <w:szCs w:val="24"/>
        </w:rPr>
        <w:t xml:space="preserve">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w:t>
      </w:r>
      <w:r w:rsidRPr="00DB05B8">
        <w:rPr>
          <w:sz w:val="24"/>
          <w:szCs w:val="24"/>
        </w:rPr>
        <w:lastRenderedPageBreak/>
        <w:t>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4164FA3E" w14:textId="77777777" w:rsidR="00932E84" w:rsidRPr="00DB05B8" w:rsidRDefault="00932E84" w:rsidP="00932E84">
      <w:pPr>
        <w:numPr>
          <w:ilvl w:val="1"/>
          <w:numId w:val="12"/>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59E0F264" w14:textId="77777777" w:rsidR="00932E84" w:rsidRPr="00DB05B8" w:rsidRDefault="00932E84" w:rsidP="00932E84">
      <w:pPr>
        <w:numPr>
          <w:ilvl w:val="1"/>
          <w:numId w:val="12"/>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25BFC650" w14:textId="77777777" w:rsidR="00932E84" w:rsidRPr="00DB05B8" w:rsidRDefault="00932E84" w:rsidP="00932E84">
      <w:pPr>
        <w:numPr>
          <w:ilvl w:val="1"/>
          <w:numId w:val="12"/>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927B8B0" w14:textId="77777777" w:rsidR="00932E84" w:rsidRDefault="00932E84" w:rsidP="00932E84">
      <w:pPr>
        <w:numPr>
          <w:ilvl w:val="1"/>
          <w:numId w:val="12"/>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13E518AC" w14:textId="3406ACFD" w:rsidR="00932E84" w:rsidRPr="002408CC" w:rsidRDefault="00932E84" w:rsidP="00932E84">
      <w:pPr>
        <w:numPr>
          <w:ilvl w:val="1"/>
          <w:numId w:val="12"/>
        </w:numPr>
        <w:shd w:val="clear" w:color="auto" w:fill="FFFFFF"/>
        <w:tabs>
          <w:tab w:val="left" w:pos="567"/>
          <w:tab w:val="left" w:pos="709"/>
        </w:tabs>
        <w:ind w:left="0" w:firstLine="567"/>
        <w:jc w:val="both"/>
        <w:rPr>
          <w:i/>
          <w:sz w:val="24"/>
          <w:szCs w:val="24"/>
        </w:rPr>
      </w:pPr>
      <w:r w:rsidRPr="002408CC">
        <w:rPr>
          <w:i/>
          <w:sz w:val="24"/>
          <w:szCs w:val="24"/>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14:paraId="56F04511" w14:textId="77777777" w:rsidR="00932E84" w:rsidRPr="00A22144" w:rsidRDefault="00932E84" w:rsidP="00932E84">
      <w:pPr>
        <w:ind w:firstLine="708"/>
        <w:jc w:val="both"/>
        <w:rPr>
          <w:sz w:val="24"/>
          <w:szCs w:val="24"/>
        </w:rPr>
      </w:pPr>
      <w:r w:rsidRPr="00A22144">
        <w:rPr>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59FBDF24" w14:textId="77777777" w:rsidR="00932E84" w:rsidRPr="00DB05B8" w:rsidRDefault="00932E84" w:rsidP="00932E8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2EAC491D"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27D99A1"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77B82E4"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w:t>
      </w:r>
      <w:r w:rsidRPr="00DB05B8">
        <w:rPr>
          <w:rFonts w:ascii="Times New Roman" w:hAnsi="Times New Roman" w:cs="Times New Roman"/>
          <w:sz w:val="24"/>
          <w:szCs w:val="24"/>
        </w:rPr>
        <w:lastRenderedPageBreak/>
        <w:t>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85930A7"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0AC6FFA"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3250A695"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5B137705" w14:textId="77777777" w:rsidR="00932E84" w:rsidRPr="00DB05B8" w:rsidRDefault="00932E84" w:rsidP="00932E8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4C9F34E" w14:textId="77777777" w:rsidR="00932E84" w:rsidRPr="00DB05B8" w:rsidRDefault="00932E84" w:rsidP="00932E84">
      <w:pPr>
        <w:ind w:left="240"/>
        <w:jc w:val="center"/>
        <w:rPr>
          <w:b/>
          <w:noProof/>
          <w:sz w:val="24"/>
          <w:szCs w:val="24"/>
        </w:rPr>
      </w:pPr>
    </w:p>
    <w:p w14:paraId="2287ADD0" w14:textId="77777777" w:rsidR="00932E84" w:rsidRPr="00DB05B8" w:rsidRDefault="00932E84" w:rsidP="00932E8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4A23BA10" w14:textId="77777777" w:rsidR="00932E84" w:rsidRPr="00DB05B8" w:rsidRDefault="00932E84" w:rsidP="00932E8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57A5C5D0" w14:textId="77777777" w:rsidR="00932E84" w:rsidRPr="00DB05B8" w:rsidRDefault="00932E84" w:rsidP="00932E8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0DA299C7" w14:textId="77777777" w:rsidR="00932E84" w:rsidRPr="00DB05B8" w:rsidRDefault="00932E84" w:rsidP="00932E8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31F21945" w14:textId="5911A66B" w:rsidR="00932E84" w:rsidRPr="00DB05B8" w:rsidRDefault="00932E84" w:rsidP="00932E8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2FC04BD3"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F29BCBC"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7F3A6564"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E509925"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5102F54"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4.3.10, 4.3.13 настоящего договора, повлекшего ущерб. </w:t>
      </w:r>
    </w:p>
    <w:p w14:paraId="08F49258" w14:textId="77777777" w:rsidR="00932E84" w:rsidRPr="00DB05B8" w:rsidRDefault="00932E84" w:rsidP="00932E8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99EF1F1" w14:textId="77777777" w:rsidR="00932E84" w:rsidRPr="00DB05B8" w:rsidRDefault="00932E84" w:rsidP="00932E84">
      <w:pPr>
        <w:numPr>
          <w:ilvl w:val="1"/>
          <w:numId w:val="14"/>
        </w:numPr>
        <w:tabs>
          <w:tab w:val="left" w:pos="1134"/>
          <w:tab w:val="left" w:pos="1418"/>
        </w:tabs>
        <w:ind w:left="0" w:firstLine="567"/>
        <w:jc w:val="both"/>
        <w:rPr>
          <w:sz w:val="24"/>
          <w:szCs w:val="24"/>
        </w:rPr>
      </w:pPr>
      <w:r w:rsidRPr="00DB05B8">
        <w:rPr>
          <w:sz w:val="24"/>
          <w:szCs w:val="24"/>
        </w:rPr>
        <w:lastRenderedPageBreak/>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51B47853" w14:textId="77777777" w:rsidR="00932E84" w:rsidRPr="00DB05B8" w:rsidRDefault="00932E84" w:rsidP="00932E8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378F6D3" w14:textId="77777777" w:rsidR="00932E84" w:rsidRPr="00DB05B8" w:rsidRDefault="00932E84" w:rsidP="00932E8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2A1BAFF" w14:textId="77777777" w:rsidR="00932E84" w:rsidRPr="00DB05B8" w:rsidRDefault="00932E84" w:rsidP="00932E8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318F80E9" w14:textId="77777777" w:rsidR="00932E84" w:rsidRPr="00DB05B8" w:rsidRDefault="00932E84" w:rsidP="00932E8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9512DEE" w14:textId="77777777" w:rsidR="00932E84" w:rsidRDefault="00932E84" w:rsidP="00932E8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A5BE1A5" w14:textId="77777777" w:rsidR="00932E84" w:rsidRPr="00491574" w:rsidRDefault="00932E84" w:rsidP="00932E84">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возникшие с «___»_____________20___г.</w:t>
      </w:r>
    </w:p>
    <w:p w14:paraId="61EC5D24" w14:textId="77777777" w:rsidR="00932E84" w:rsidRPr="00491574" w:rsidRDefault="00932E84" w:rsidP="00932E84">
      <w:pPr>
        <w:spacing w:line="240" w:lineRule="atLeast"/>
        <w:ind w:firstLine="567"/>
        <w:rPr>
          <w:b/>
          <w:bCs/>
          <w:i/>
          <w:sz w:val="24"/>
          <w:szCs w:val="24"/>
        </w:rPr>
      </w:pPr>
    </w:p>
    <w:p w14:paraId="43BE24FD" w14:textId="77777777" w:rsidR="00932E84" w:rsidRPr="00DB05B8" w:rsidRDefault="00932E84" w:rsidP="00932E84">
      <w:pPr>
        <w:ind w:firstLine="720"/>
        <w:jc w:val="center"/>
        <w:rPr>
          <w:b/>
          <w:sz w:val="24"/>
          <w:szCs w:val="24"/>
        </w:rPr>
      </w:pPr>
      <w:r w:rsidRPr="00DB05B8">
        <w:rPr>
          <w:b/>
          <w:sz w:val="24"/>
          <w:szCs w:val="24"/>
        </w:rPr>
        <w:t>12. ПОРЯДОК РАЗРЕШЕНИЯ СПОРОВ</w:t>
      </w:r>
    </w:p>
    <w:p w14:paraId="709DE1DD" w14:textId="77777777" w:rsidR="00932E84" w:rsidRPr="00DB05B8" w:rsidRDefault="00932E84" w:rsidP="00932E84">
      <w:pPr>
        <w:autoSpaceDE w:val="0"/>
        <w:autoSpaceDN w:val="0"/>
        <w:adjustRightInd w:val="0"/>
        <w:ind w:firstLine="567"/>
        <w:jc w:val="both"/>
        <w:rPr>
          <w:sz w:val="24"/>
          <w:szCs w:val="24"/>
        </w:rPr>
      </w:pPr>
      <w:r w:rsidRPr="00DB05B8">
        <w:rPr>
          <w:sz w:val="24"/>
          <w:szCs w:val="24"/>
        </w:rPr>
        <w:t>12.1. Рассмотрение споров:</w:t>
      </w:r>
    </w:p>
    <w:p w14:paraId="296D89F1" w14:textId="251AE0AB" w:rsidR="00932E84" w:rsidRPr="00451394" w:rsidRDefault="00932E84" w:rsidP="00932E8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C21F60">
        <w:rPr>
          <w:i/>
          <w:szCs w:val="24"/>
        </w:rPr>
        <w:t>Арбитражном суде Республики Карелия</w:t>
      </w:r>
      <w:r w:rsidRPr="00451394">
        <w:rPr>
          <w:i/>
          <w:szCs w:val="24"/>
        </w:rPr>
        <w:t>.</w:t>
      </w:r>
    </w:p>
    <w:p w14:paraId="7327966B" w14:textId="77777777" w:rsidR="00932E84" w:rsidRPr="00DB05B8" w:rsidRDefault="00932E84" w:rsidP="00932E8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50C26B0D" w14:textId="77777777" w:rsidR="00932E84" w:rsidRPr="00DB05B8" w:rsidRDefault="00932E84" w:rsidP="00932E84">
      <w:pPr>
        <w:spacing w:line="240" w:lineRule="atLeast"/>
        <w:jc w:val="both"/>
        <w:rPr>
          <w:b/>
          <w:sz w:val="24"/>
          <w:szCs w:val="24"/>
        </w:rPr>
      </w:pPr>
    </w:p>
    <w:p w14:paraId="4D91A604" w14:textId="77777777" w:rsidR="00932E84" w:rsidRPr="00DB05B8" w:rsidRDefault="00932E84" w:rsidP="00932E84">
      <w:pPr>
        <w:jc w:val="center"/>
        <w:rPr>
          <w:b/>
          <w:noProof/>
          <w:sz w:val="24"/>
          <w:szCs w:val="24"/>
        </w:rPr>
      </w:pPr>
      <w:r w:rsidRPr="00DB05B8">
        <w:rPr>
          <w:b/>
          <w:noProof/>
          <w:sz w:val="24"/>
          <w:szCs w:val="24"/>
        </w:rPr>
        <w:t>13. КОНФИДЕНЦИАЛЬНОСТЬ</w:t>
      </w:r>
    </w:p>
    <w:p w14:paraId="679ACE8D" w14:textId="77777777" w:rsidR="00932E84" w:rsidRPr="00A23F7E" w:rsidRDefault="00932E84" w:rsidP="00932E8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38F2F507" w14:textId="77777777" w:rsidR="00932E84" w:rsidRPr="00DB05B8" w:rsidRDefault="00932E84" w:rsidP="00932E84">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5BAEE668" w14:textId="77777777" w:rsidR="00932E84" w:rsidRDefault="00932E84" w:rsidP="00932E8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9C37ECF" w14:textId="77777777" w:rsidR="00932E84" w:rsidRPr="00451394" w:rsidRDefault="00932E84" w:rsidP="00932E84">
      <w:pPr>
        <w:pStyle w:val="ConsPlusNonformat"/>
        <w:widowControl/>
        <w:ind w:firstLine="567"/>
        <w:jc w:val="both"/>
        <w:rPr>
          <w:rFonts w:ascii="Times New Roman" w:hAnsi="Times New Roman" w:cs="Times New Roman"/>
          <w:sz w:val="24"/>
          <w:szCs w:val="24"/>
        </w:rPr>
      </w:pPr>
    </w:p>
    <w:p w14:paraId="6BE49E71" w14:textId="77777777" w:rsidR="00932E84" w:rsidRPr="00DB05B8" w:rsidRDefault="00932E84" w:rsidP="00932E8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3C9F4DB0" w14:textId="77777777" w:rsidR="00932E84" w:rsidRPr="00DB05B8" w:rsidRDefault="00932E84" w:rsidP="00932E8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6741D7F" w14:textId="77777777" w:rsidR="00932E84" w:rsidRPr="00DB05B8" w:rsidRDefault="00932E84" w:rsidP="00932E8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14:paraId="6F9C72B1" w14:textId="77777777" w:rsidR="00932E84" w:rsidRPr="00DB05B8" w:rsidRDefault="00932E84" w:rsidP="00932E8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5FE8DD2C" w14:textId="77777777" w:rsidR="00932E84" w:rsidRPr="00DB05B8" w:rsidRDefault="00932E84" w:rsidP="00932E8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0379B7FB" w14:textId="4BE4EABA" w:rsidR="00932E84" w:rsidRPr="00491574" w:rsidRDefault="00932E84" w:rsidP="00932E8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sidR="00C21F60">
        <w:rPr>
          <w:rStyle w:val="Barcode"/>
          <w:rFonts w:ascii="Times New Roman" w:hAnsi="Times New Roman"/>
          <w:sz w:val="24"/>
          <w:szCs w:val="24"/>
        </w:rPr>
        <w:t xml:space="preserve">№ </w:t>
      </w:r>
      <w:r w:rsidR="00FC13D6">
        <w:rPr>
          <w:rStyle w:val="Barcode"/>
          <w:rFonts w:ascii="Times New Roman" w:hAnsi="Times New Roman"/>
          <w:sz w:val="24"/>
          <w:szCs w:val="24"/>
        </w:rPr>
        <w:t>9</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00C21F60">
        <w:rPr>
          <w:rStyle w:val="Barcode"/>
          <w:rFonts w:ascii="Times New Roman" w:hAnsi="Times New Roman"/>
          <w:i/>
          <w:sz w:val="24"/>
          <w:szCs w:val="24"/>
        </w:rPr>
        <w:t xml:space="preserve">Информация направляется </w:t>
      </w:r>
      <w:r w:rsidR="00C21F60">
        <w:rPr>
          <w:rStyle w:val="Barcode"/>
          <w:rFonts w:ascii="Times New Roman" w:hAnsi="Times New Roman"/>
          <w:i/>
          <w:sz w:val="24"/>
          <w:szCs w:val="24"/>
          <w:lang w:val="en-US"/>
        </w:rPr>
        <w:t>goncharenko</w:t>
      </w:r>
      <w:r w:rsidR="00C21F60" w:rsidRPr="00C21F60">
        <w:rPr>
          <w:rStyle w:val="Barcode"/>
          <w:rFonts w:ascii="Times New Roman" w:hAnsi="Times New Roman"/>
          <w:i/>
          <w:sz w:val="24"/>
          <w:szCs w:val="24"/>
        </w:rPr>
        <w:t>.</w:t>
      </w:r>
      <w:r w:rsidR="00C21F60">
        <w:rPr>
          <w:rStyle w:val="Barcode"/>
          <w:rFonts w:ascii="Times New Roman" w:hAnsi="Times New Roman"/>
          <w:i/>
          <w:sz w:val="24"/>
          <w:szCs w:val="24"/>
          <w:lang w:val="en-US"/>
        </w:rPr>
        <w:t>ia</w:t>
      </w:r>
      <w:r w:rsidR="00C21F60" w:rsidRPr="00C21F60">
        <w:rPr>
          <w:rStyle w:val="Barcode"/>
          <w:rFonts w:ascii="Times New Roman" w:hAnsi="Times New Roman"/>
          <w:i/>
          <w:sz w:val="24"/>
          <w:szCs w:val="24"/>
        </w:rPr>
        <w:t>@</w:t>
      </w:r>
      <w:r w:rsidR="00C21F60">
        <w:rPr>
          <w:rStyle w:val="Barcode"/>
          <w:rFonts w:ascii="Times New Roman" w:hAnsi="Times New Roman"/>
          <w:i/>
          <w:sz w:val="24"/>
          <w:szCs w:val="24"/>
          <w:lang w:val="en-US"/>
        </w:rPr>
        <w:t>karelia</w:t>
      </w:r>
      <w:r w:rsidR="00C21F60" w:rsidRPr="00C21F60">
        <w:rPr>
          <w:rStyle w:val="Barcode"/>
          <w:rFonts w:ascii="Times New Roman" w:hAnsi="Times New Roman"/>
          <w:i/>
          <w:sz w:val="24"/>
          <w:szCs w:val="24"/>
        </w:rPr>
        <w:t>.</w:t>
      </w:r>
      <w:r w:rsidR="00C21F60">
        <w:rPr>
          <w:rStyle w:val="Barcode"/>
          <w:rFonts w:ascii="Times New Roman" w:hAnsi="Times New Roman"/>
          <w:i/>
          <w:sz w:val="24"/>
          <w:szCs w:val="24"/>
          <w:lang w:val="en-US"/>
        </w:rPr>
        <w:t>tgc</w:t>
      </w:r>
      <w:r w:rsidR="00C21F60" w:rsidRPr="00C21F60">
        <w:rPr>
          <w:rStyle w:val="Barcode"/>
          <w:rFonts w:ascii="Times New Roman" w:hAnsi="Times New Roman"/>
          <w:i/>
          <w:sz w:val="24"/>
          <w:szCs w:val="24"/>
        </w:rPr>
        <w:t>1.</w:t>
      </w:r>
      <w:r w:rsidR="00C21F60">
        <w:rPr>
          <w:rStyle w:val="Barcode"/>
          <w:rFonts w:ascii="Times New Roman" w:hAnsi="Times New Roman"/>
          <w:i/>
          <w:sz w:val="24"/>
          <w:szCs w:val="24"/>
          <w:lang w:val="en-US"/>
        </w:rPr>
        <w:t>ru</w:t>
      </w:r>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F93C73C" w14:textId="77777777" w:rsidR="00932E84" w:rsidRPr="00DB05B8" w:rsidRDefault="00932E84" w:rsidP="00932E8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34F4BB3" w14:textId="77777777" w:rsidR="00932E84" w:rsidRPr="00DB05B8" w:rsidRDefault="00932E84" w:rsidP="00932E8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417D217" w14:textId="77777777" w:rsidR="00932E84" w:rsidRPr="00DB05B8" w:rsidRDefault="00932E84" w:rsidP="00932E8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58568510" w14:textId="77777777" w:rsidR="00932E84" w:rsidRDefault="00932E84" w:rsidP="00932E84">
      <w:pPr>
        <w:pStyle w:val="ConsPlusNonformat"/>
        <w:ind w:firstLine="720"/>
        <w:jc w:val="both"/>
        <w:rPr>
          <w:rFonts w:ascii="Times New Roman" w:hAnsi="Times New Roman" w:cs="Times New Roman"/>
          <w:i/>
          <w:iCs/>
          <w:sz w:val="24"/>
          <w:szCs w:val="24"/>
        </w:rPr>
      </w:pPr>
      <w:r w:rsidRPr="00DB05B8">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0A3B9A3F" w14:textId="77777777" w:rsidR="00932E84" w:rsidRPr="00DB05B8" w:rsidRDefault="00932E84" w:rsidP="00932E8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Pr="00DB05B8">
        <w:rPr>
          <w:rFonts w:ascii="Times New Roman" w:hAnsi="Times New Roman" w:cs="Times New Roman"/>
          <w:i/>
          <w:iCs/>
          <w:sz w:val="24"/>
          <w:szCs w:val="24"/>
        </w:rPr>
        <w:t xml:space="preserve"> </w:t>
      </w:r>
    </w:p>
    <w:p w14:paraId="2B9917CA" w14:textId="77777777" w:rsidR="00932E84" w:rsidRPr="00DB05B8" w:rsidRDefault="00932E84" w:rsidP="00932E84">
      <w:pPr>
        <w:rPr>
          <w:sz w:val="24"/>
          <w:szCs w:val="24"/>
        </w:rPr>
      </w:pPr>
      <w:r w:rsidRPr="00DB05B8">
        <w:rPr>
          <w:sz w:val="24"/>
          <w:szCs w:val="24"/>
        </w:rPr>
        <w:t> </w:t>
      </w:r>
    </w:p>
    <w:p w14:paraId="2B325D00" w14:textId="77777777" w:rsidR="00932E84" w:rsidRPr="00DB05B8" w:rsidRDefault="00932E84" w:rsidP="00932E8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4626A0D1" w14:textId="77777777" w:rsidR="00932E84" w:rsidRPr="00DB05B8" w:rsidRDefault="00932E84" w:rsidP="00932E8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1A6" w14:textId="77777777" w:rsidR="00187664" w:rsidRPr="00DB05B8" w:rsidRDefault="00187664" w:rsidP="00187664">
      <w:pPr>
        <w:jc w:val="both"/>
        <w:rPr>
          <w:sz w:val="24"/>
          <w:szCs w:val="24"/>
        </w:rPr>
      </w:pP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46F172B8" w:rsidR="00187664" w:rsidRPr="00DB05B8" w:rsidRDefault="00AE5E2E" w:rsidP="00AE5E2E">
      <w:pPr>
        <w:pStyle w:val="2"/>
        <w:spacing w:line="240" w:lineRule="atLeast"/>
        <w:jc w:val="both"/>
        <w:rPr>
          <w:szCs w:val="24"/>
        </w:rPr>
      </w:pPr>
      <w:r w:rsidRPr="00AE5E2E">
        <w:rPr>
          <w:szCs w:val="24"/>
        </w:rPr>
        <w:t>1.</w:t>
      </w:r>
      <w:r>
        <w:rPr>
          <w:szCs w:val="24"/>
        </w:rPr>
        <w:t xml:space="preserve"> </w:t>
      </w:r>
      <w:r w:rsidR="00187664" w:rsidRPr="00DB05B8">
        <w:rPr>
          <w:szCs w:val="24"/>
        </w:rPr>
        <w:t>Приложение № 1: Техническое задание.</w:t>
      </w:r>
    </w:p>
    <w:p w14:paraId="6B2E223C" w14:textId="72C5CA72" w:rsidR="00187664" w:rsidRPr="00DB05B8" w:rsidRDefault="00AE5E2E" w:rsidP="00AE5E2E">
      <w:pPr>
        <w:pStyle w:val="2"/>
        <w:spacing w:line="240" w:lineRule="atLeast"/>
        <w:jc w:val="both"/>
        <w:rPr>
          <w:i/>
          <w:szCs w:val="24"/>
        </w:rPr>
      </w:pPr>
      <w:r>
        <w:rPr>
          <w:i/>
          <w:szCs w:val="24"/>
          <w:lang w:val="ru-RU"/>
        </w:rPr>
        <w:t xml:space="preserve">2. </w:t>
      </w:r>
      <w:r w:rsidR="00187664" w:rsidRPr="00DB05B8">
        <w:rPr>
          <w:i/>
          <w:szCs w:val="24"/>
        </w:rPr>
        <w:t xml:space="preserve">Приложение № 2:  График </w:t>
      </w:r>
      <w:r w:rsidR="00187664" w:rsidRPr="00DB05B8">
        <w:rPr>
          <w:i/>
          <w:szCs w:val="24"/>
          <w:lang w:val="ru-RU"/>
        </w:rPr>
        <w:t xml:space="preserve">выполнения </w:t>
      </w:r>
      <w:r w:rsidR="00187664" w:rsidRPr="00DB05B8">
        <w:rPr>
          <w:i/>
          <w:szCs w:val="24"/>
        </w:rPr>
        <w:t xml:space="preserve"> работ</w:t>
      </w:r>
      <w:r w:rsidR="008911A9">
        <w:rPr>
          <w:i/>
          <w:szCs w:val="24"/>
          <w:lang w:val="ru-RU"/>
        </w:rPr>
        <w:t xml:space="preserve"> и поставки оборудования</w:t>
      </w:r>
      <w:r w:rsidR="00187664" w:rsidRPr="00DB05B8">
        <w:rPr>
          <w:i/>
          <w:szCs w:val="24"/>
        </w:rPr>
        <w:t>.</w:t>
      </w:r>
    </w:p>
    <w:p w14:paraId="6B2E223D" w14:textId="2CE27C29" w:rsidR="00187664" w:rsidRPr="00DB05B8" w:rsidRDefault="00AE5E2E" w:rsidP="00AE5E2E">
      <w:pPr>
        <w:pStyle w:val="2"/>
        <w:spacing w:line="240" w:lineRule="atLeast"/>
        <w:jc w:val="both"/>
        <w:rPr>
          <w:szCs w:val="24"/>
        </w:rPr>
      </w:pPr>
      <w:r>
        <w:rPr>
          <w:szCs w:val="24"/>
          <w:lang w:val="ru-RU"/>
        </w:rPr>
        <w:t xml:space="preserve">3. </w:t>
      </w:r>
      <w:r w:rsidR="00187664" w:rsidRPr="00DB05B8">
        <w:rPr>
          <w:szCs w:val="24"/>
        </w:rPr>
        <w:t>Приложение № 3:  Смета.</w:t>
      </w:r>
    </w:p>
    <w:p w14:paraId="6B2E223F" w14:textId="5FC7CCFF" w:rsidR="00187664" w:rsidRPr="00DB05B8" w:rsidRDefault="00AE5E2E" w:rsidP="00AE5E2E">
      <w:pPr>
        <w:pStyle w:val="2"/>
        <w:spacing w:line="240" w:lineRule="atLeast"/>
        <w:jc w:val="both"/>
        <w:rPr>
          <w:i/>
          <w:szCs w:val="24"/>
        </w:rPr>
      </w:pPr>
      <w:r>
        <w:rPr>
          <w:i/>
          <w:szCs w:val="24"/>
          <w:lang w:val="ru-RU"/>
        </w:rPr>
        <w:t xml:space="preserve">4.  </w:t>
      </w:r>
      <w:r w:rsidR="00C21F60">
        <w:rPr>
          <w:i/>
          <w:szCs w:val="24"/>
        </w:rPr>
        <w:t>Приложение № 4</w:t>
      </w:r>
      <w:r w:rsidR="00187664" w:rsidRPr="00DB05B8">
        <w:rPr>
          <w:i/>
          <w:szCs w:val="24"/>
        </w:rPr>
        <w:t>:  Спецификация.</w:t>
      </w:r>
    </w:p>
    <w:p w14:paraId="6B2E2240" w14:textId="4894F3B8" w:rsidR="00187664" w:rsidRPr="00DB05B8" w:rsidRDefault="004E775F" w:rsidP="00AE5E2E">
      <w:pPr>
        <w:pStyle w:val="2"/>
        <w:tabs>
          <w:tab w:val="left" w:pos="709"/>
        </w:tabs>
        <w:spacing w:line="240" w:lineRule="atLeast"/>
        <w:jc w:val="both"/>
        <w:rPr>
          <w:i/>
          <w:szCs w:val="24"/>
        </w:rPr>
      </w:pPr>
      <w:r>
        <w:rPr>
          <w:i/>
          <w:szCs w:val="24"/>
          <w:lang w:val="ru-RU"/>
        </w:rPr>
        <w:t>5</w:t>
      </w:r>
      <w:r w:rsidR="00AE5E2E">
        <w:rPr>
          <w:i/>
          <w:szCs w:val="24"/>
          <w:lang w:val="ru-RU"/>
        </w:rPr>
        <w:t xml:space="preserve">. </w:t>
      </w:r>
      <w:r w:rsidR="00C21F60">
        <w:rPr>
          <w:i/>
          <w:szCs w:val="24"/>
        </w:rPr>
        <w:t>Приложение № 5</w:t>
      </w:r>
      <w:r w:rsidR="00187664" w:rsidRPr="00DB05B8">
        <w:rPr>
          <w:i/>
          <w:szCs w:val="24"/>
        </w:rPr>
        <w:t>:  Экологическ</w:t>
      </w:r>
      <w:r w:rsidR="00187664" w:rsidRPr="00DB05B8">
        <w:rPr>
          <w:i/>
          <w:szCs w:val="24"/>
          <w:lang w:val="ru-RU"/>
        </w:rPr>
        <w:t>ая политика</w:t>
      </w:r>
      <w:r w:rsidR="00187664" w:rsidRPr="00DB05B8">
        <w:rPr>
          <w:i/>
          <w:szCs w:val="24"/>
        </w:rPr>
        <w:t>.</w:t>
      </w:r>
    </w:p>
    <w:p w14:paraId="6B2E2242" w14:textId="3C461A94" w:rsidR="00187664" w:rsidRPr="00DB05B8" w:rsidRDefault="004E775F" w:rsidP="004E775F">
      <w:pPr>
        <w:pStyle w:val="2"/>
        <w:tabs>
          <w:tab w:val="left" w:pos="0"/>
        </w:tabs>
        <w:spacing w:line="240" w:lineRule="atLeast"/>
        <w:jc w:val="both"/>
        <w:rPr>
          <w:i/>
        </w:rPr>
      </w:pPr>
      <w:r w:rsidRPr="004E775F">
        <w:rPr>
          <w:i/>
          <w:szCs w:val="24"/>
          <w:lang w:val="ru-RU"/>
        </w:rPr>
        <w:t>6</w:t>
      </w:r>
      <w:r>
        <w:rPr>
          <w:i/>
          <w:szCs w:val="24"/>
          <w:lang w:val="ru-RU"/>
        </w:rPr>
        <w:t>.</w:t>
      </w:r>
      <w:r>
        <w:rPr>
          <w:i/>
        </w:rPr>
        <w:t>Приложение № 6</w:t>
      </w:r>
      <w:r w:rsidR="00187664" w:rsidRPr="00DB05B8">
        <w:rPr>
          <w:i/>
        </w:rPr>
        <w:t>: Требования по охране труда, промышленной безопасности и охране окружающей среды.</w:t>
      </w:r>
    </w:p>
    <w:p w14:paraId="6B2E2243" w14:textId="1BA0A5E6" w:rsidR="00187664" w:rsidRPr="00AE5E2E" w:rsidRDefault="004E775F" w:rsidP="00AE5E2E">
      <w:pPr>
        <w:keepNext/>
        <w:keepLines/>
        <w:tabs>
          <w:tab w:val="left" w:pos="0"/>
        </w:tabs>
        <w:spacing w:line="240" w:lineRule="atLeast"/>
        <w:ind w:right="20"/>
        <w:rPr>
          <w:i/>
          <w:sz w:val="24"/>
          <w:szCs w:val="24"/>
        </w:rPr>
      </w:pPr>
      <w:r>
        <w:rPr>
          <w:i/>
          <w:sz w:val="24"/>
          <w:szCs w:val="24"/>
        </w:rPr>
        <w:t>7</w:t>
      </w:r>
      <w:r w:rsidR="00AE5E2E">
        <w:rPr>
          <w:i/>
          <w:sz w:val="24"/>
          <w:szCs w:val="24"/>
        </w:rPr>
        <w:t xml:space="preserve">. </w:t>
      </w:r>
      <w:r>
        <w:rPr>
          <w:i/>
          <w:sz w:val="24"/>
          <w:szCs w:val="24"/>
        </w:rPr>
        <w:t>Приложение № 7</w:t>
      </w:r>
      <w:r w:rsidR="00187664" w:rsidRPr="00AE5E2E">
        <w:rPr>
          <w:i/>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4" w14:textId="290B03FF" w:rsidR="00187664" w:rsidRPr="00AE5E2E" w:rsidRDefault="004E775F" w:rsidP="00AE5E2E">
      <w:pPr>
        <w:keepNext/>
        <w:keepLines/>
        <w:tabs>
          <w:tab w:val="left" w:pos="0"/>
        </w:tabs>
        <w:spacing w:line="240" w:lineRule="atLeast"/>
        <w:ind w:right="20"/>
        <w:rPr>
          <w:i/>
          <w:sz w:val="24"/>
          <w:szCs w:val="24"/>
        </w:rPr>
      </w:pPr>
      <w:r>
        <w:rPr>
          <w:i/>
          <w:sz w:val="24"/>
          <w:szCs w:val="24"/>
        </w:rPr>
        <w:t>8</w:t>
      </w:r>
      <w:r w:rsidR="00AE5E2E">
        <w:rPr>
          <w:i/>
          <w:sz w:val="24"/>
          <w:szCs w:val="24"/>
        </w:rPr>
        <w:t xml:space="preserve">. </w:t>
      </w:r>
      <w:r>
        <w:rPr>
          <w:i/>
          <w:sz w:val="24"/>
          <w:szCs w:val="24"/>
        </w:rPr>
        <w:t>Приложение № 8</w:t>
      </w:r>
      <w:r w:rsidR="00187664" w:rsidRPr="00AE5E2E">
        <w:rPr>
          <w:i/>
          <w:sz w:val="24"/>
          <w:szCs w:val="24"/>
        </w:rPr>
        <w:t>: Форма Акта сдачи-приемки выполненных работ (этапа работ).</w:t>
      </w:r>
    </w:p>
    <w:p w14:paraId="6B2E2245" w14:textId="17547D4B" w:rsidR="00187664" w:rsidRPr="00AE5E2E" w:rsidRDefault="004E775F" w:rsidP="00AE5E2E">
      <w:pPr>
        <w:keepNext/>
        <w:keepLines/>
        <w:tabs>
          <w:tab w:val="left" w:pos="0"/>
        </w:tabs>
        <w:spacing w:line="240" w:lineRule="atLeast"/>
        <w:ind w:right="20"/>
        <w:rPr>
          <w:sz w:val="24"/>
          <w:szCs w:val="24"/>
        </w:rPr>
      </w:pPr>
      <w:r>
        <w:rPr>
          <w:sz w:val="24"/>
          <w:szCs w:val="24"/>
        </w:rPr>
        <w:t>9</w:t>
      </w:r>
      <w:r w:rsidR="00AE5E2E">
        <w:rPr>
          <w:sz w:val="24"/>
          <w:szCs w:val="24"/>
        </w:rPr>
        <w:t xml:space="preserve">. </w:t>
      </w:r>
      <w:r>
        <w:rPr>
          <w:sz w:val="24"/>
          <w:szCs w:val="24"/>
        </w:rPr>
        <w:t>Приложении № 9</w:t>
      </w:r>
      <w:r w:rsidR="00187664" w:rsidRPr="00AE5E2E">
        <w:rPr>
          <w:sz w:val="24"/>
          <w:szCs w:val="24"/>
        </w:rPr>
        <w:t>:  Форма «Сведения об изменении информации о цепочке собственников, включая  бенефициаров (в том числе конечных)</w:t>
      </w:r>
      <w:r>
        <w:rPr>
          <w:sz w:val="24"/>
          <w:szCs w:val="24"/>
        </w:rPr>
        <w:t>.</w:t>
      </w:r>
    </w:p>
    <w:p w14:paraId="6B2E2246" w14:textId="52F663EB" w:rsidR="00BD6D2F" w:rsidRPr="00AE5E2E" w:rsidRDefault="004E775F" w:rsidP="00AE5E2E">
      <w:pPr>
        <w:keepNext/>
        <w:keepLines/>
        <w:tabs>
          <w:tab w:val="left" w:pos="0"/>
        </w:tabs>
        <w:spacing w:line="240" w:lineRule="atLeast"/>
        <w:ind w:right="20"/>
        <w:rPr>
          <w:sz w:val="24"/>
          <w:szCs w:val="24"/>
        </w:rPr>
      </w:pPr>
      <w:r>
        <w:rPr>
          <w:sz w:val="24"/>
          <w:szCs w:val="24"/>
        </w:rPr>
        <w:t>10</w:t>
      </w:r>
      <w:r w:rsidR="00AE5E2E">
        <w:rPr>
          <w:sz w:val="24"/>
          <w:szCs w:val="24"/>
        </w:rPr>
        <w:t xml:space="preserve">. </w:t>
      </w:r>
      <w:r>
        <w:rPr>
          <w:sz w:val="24"/>
          <w:szCs w:val="24"/>
        </w:rPr>
        <w:t>Приложение №10</w:t>
      </w:r>
      <w:r w:rsidR="00C934CC" w:rsidRPr="00AE5E2E">
        <w:rPr>
          <w:sz w:val="24"/>
          <w:szCs w:val="24"/>
        </w:rPr>
        <w:t>:</w:t>
      </w:r>
      <w:r w:rsidR="00BD6D2F" w:rsidRPr="00AE5E2E">
        <w:rPr>
          <w:sz w:val="24"/>
          <w:szCs w:val="24"/>
        </w:rPr>
        <w:t xml:space="preserve"> Соглашение о предоставлении сведений.</w:t>
      </w:r>
    </w:p>
    <w:p w14:paraId="051A5170" w14:textId="2278D7F5" w:rsidR="00C72A96" w:rsidRPr="00AE5E2E" w:rsidRDefault="004E775F" w:rsidP="00AE5E2E">
      <w:pPr>
        <w:keepNext/>
        <w:keepLines/>
        <w:tabs>
          <w:tab w:val="left" w:pos="0"/>
        </w:tabs>
        <w:spacing w:line="240" w:lineRule="atLeast"/>
        <w:ind w:right="20"/>
        <w:rPr>
          <w:sz w:val="24"/>
          <w:szCs w:val="24"/>
        </w:rPr>
      </w:pPr>
      <w:r>
        <w:rPr>
          <w:sz w:val="24"/>
          <w:szCs w:val="24"/>
        </w:rPr>
        <w:t>11</w:t>
      </w:r>
      <w:r w:rsidR="00AE5E2E">
        <w:rPr>
          <w:sz w:val="24"/>
          <w:szCs w:val="24"/>
        </w:rPr>
        <w:t xml:space="preserve">. </w:t>
      </w:r>
      <w:r>
        <w:rPr>
          <w:sz w:val="24"/>
          <w:szCs w:val="24"/>
        </w:rPr>
        <w:t>Приложение №11</w:t>
      </w:r>
      <w:r w:rsidR="00C72A96" w:rsidRPr="00AE5E2E">
        <w:rPr>
          <w:sz w:val="24"/>
          <w:szCs w:val="24"/>
        </w:rPr>
        <w:t>: Заверения сторон.</w:t>
      </w:r>
    </w:p>
    <w:p w14:paraId="6B2E2247" w14:textId="77777777" w:rsidR="00187664" w:rsidRDefault="00187664" w:rsidP="00187664">
      <w:pPr>
        <w:keepNext/>
        <w:keepLines/>
        <w:ind w:left="20" w:right="20"/>
        <w:rPr>
          <w:sz w:val="24"/>
          <w:szCs w:val="24"/>
        </w:rPr>
      </w:pPr>
    </w:p>
    <w:p w14:paraId="6A13D186" w14:textId="77777777" w:rsidR="00E2422E" w:rsidRDefault="00E2422E" w:rsidP="00187664">
      <w:pPr>
        <w:keepNext/>
        <w:keepLines/>
        <w:ind w:left="20" w:right="20"/>
        <w:rPr>
          <w:sz w:val="24"/>
          <w:szCs w:val="24"/>
        </w:rPr>
      </w:pPr>
    </w:p>
    <w:p w14:paraId="1559F2C0" w14:textId="77777777" w:rsidR="00E2422E" w:rsidRDefault="00E2422E" w:rsidP="00187664">
      <w:pPr>
        <w:keepNext/>
        <w:keepLines/>
        <w:ind w:left="20" w:right="20"/>
        <w:rPr>
          <w:sz w:val="24"/>
          <w:szCs w:val="24"/>
        </w:rPr>
      </w:pPr>
    </w:p>
    <w:p w14:paraId="36C266E6" w14:textId="77777777" w:rsidR="00E2422E" w:rsidRPr="00DB05B8" w:rsidRDefault="00E2422E" w:rsidP="00187664">
      <w:pPr>
        <w:keepNext/>
        <w:keepLines/>
        <w:ind w:left="20"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3A2D90AB" w:rsidR="00187664" w:rsidRPr="00DB05B8" w:rsidRDefault="00187664">
            <w:pPr>
              <w:jc w:val="both"/>
              <w:rPr>
                <w:b/>
                <w:sz w:val="24"/>
                <w:szCs w:val="24"/>
              </w:rPr>
            </w:pPr>
            <w:r w:rsidRPr="00DB05B8">
              <w:rPr>
                <w:b/>
                <w:sz w:val="24"/>
                <w:szCs w:val="24"/>
              </w:rPr>
              <w:lastRenderedPageBreak/>
              <w:t xml:space="preserve">Заказчик: </w:t>
            </w:r>
            <w:r w:rsidR="00C02ACA">
              <w:rPr>
                <w:b/>
                <w:sz w:val="24"/>
                <w:szCs w:val="24"/>
              </w:rPr>
              <w:t>ПАО «ТГК-1»</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DABC52F" w14:textId="77777777" w:rsidR="00C02ACA" w:rsidRPr="00C02ACA" w:rsidRDefault="00C02ACA" w:rsidP="00C02ACA">
            <w:pPr>
              <w:rPr>
                <w:sz w:val="24"/>
              </w:rPr>
            </w:pPr>
            <w:r w:rsidRPr="00C02ACA">
              <w:rPr>
                <w:sz w:val="24"/>
              </w:rPr>
              <w:t>Юридический адрес: 198188, Российская Федерация, г. С-Петербург, ул. Броневая, д.6, Литера Б.</w:t>
            </w:r>
          </w:p>
          <w:p w14:paraId="11B84477" w14:textId="77777777" w:rsidR="00C02ACA" w:rsidRPr="00C02ACA" w:rsidRDefault="00C02ACA" w:rsidP="00C02ACA">
            <w:pPr>
              <w:rPr>
                <w:sz w:val="24"/>
              </w:rPr>
            </w:pPr>
            <w:r w:rsidRPr="00C02ACA">
              <w:rPr>
                <w:sz w:val="24"/>
              </w:rPr>
              <w:t>Почтовый адрес: 197198, Российская Федерация, г. С-Петербург, пр. Добролюбова, д.16, корп.2, лит.А, Бизнес-центр "Арена Холл"</w:t>
            </w:r>
          </w:p>
          <w:p w14:paraId="65273908" w14:textId="77777777" w:rsidR="00C02ACA" w:rsidRPr="00C02ACA" w:rsidRDefault="00C02ACA" w:rsidP="00C02ACA">
            <w:pPr>
              <w:rPr>
                <w:sz w:val="24"/>
              </w:rPr>
            </w:pPr>
            <w:r w:rsidRPr="00C02ACA">
              <w:rPr>
                <w:sz w:val="24"/>
              </w:rPr>
              <w:t>ИНН 7841312071, КПП  780501001 ОГРН 1057810153400</w:t>
            </w:r>
          </w:p>
          <w:p w14:paraId="2CC3E3C4" w14:textId="77777777" w:rsidR="00C02ACA" w:rsidRPr="00C02ACA" w:rsidRDefault="00C02ACA" w:rsidP="00C02ACA">
            <w:pPr>
              <w:rPr>
                <w:sz w:val="24"/>
              </w:rPr>
            </w:pPr>
            <w:r w:rsidRPr="00C02ACA">
              <w:rPr>
                <w:sz w:val="24"/>
              </w:rPr>
              <w:t xml:space="preserve">Банковские реквизиты: р/с 40702810309000000005 в ОАО «АБ «РОССИЯ», </w:t>
            </w:r>
          </w:p>
          <w:p w14:paraId="72059358" w14:textId="77777777" w:rsidR="00C02ACA" w:rsidRPr="00C02ACA" w:rsidRDefault="00C02ACA" w:rsidP="00C02ACA">
            <w:pPr>
              <w:rPr>
                <w:sz w:val="24"/>
              </w:rPr>
            </w:pPr>
            <w:r w:rsidRPr="00C02ACA">
              <w:rPr>
                <w:sz w:val="24"/>
              </w:rPr>
              <w:t xml:space="preserve">к/с 30101810800000000861,  БИК 044030861, ОКПО 77441631                                          </w:t>
            </w:r>
            <w:r w:rsidRPr="00C02ACA">
              <w:rPr>
                <w:sz w:val="24"/>
              </w:rPr>
              <w:br/>
              <w:t xml:space="preserve"> Филиал «Карельский» ПАО «ТГК-1», ИНН 7841312071 КПП 100102001              </w:t>
            </w:r>
            <w:r w:rsidRPr="00C02ACA">
              <w:rPr>
                <w:sz w:val="24"/>
              </w:rPr>
              <w:br/>
              <w:t>Адрес: 185035, г. Петрозаводск, ул. Кирова, 43.</w:t>
            </w:r>
          </w:p>
          <w:p w14:paraId="5AF27933" w14:textId="77777777" w:rsidR="00C02ACA" w:rsidRPr="00C02ACA" w:rsidRDefault="00C02ACA" w:rsidP="00C02ACA">
            <w:pPr>
              <w:rPr>
                <w:sz w:val="24"/>
              </w:rPr>
            </w:pPr>
            <w:r w:rsidRPr="00C02ACA">
              <w:rPr>
                <w:sz w:val="24"/>
              </w:rPr>
              <w:t xml:space="preserve">Контактный телефон: (81431) 36-385 </w:t>
            </w:r>
          </w:p>
          <w:p w14:paraId="6B2E225A" w14:textId="1454A0DC" w:rsidR="00187664" w:rsidRPr="00DB05B8" w:rsidRDefault="00187664">
            <w:pPr>
              <w:rPr>
                <w:sz w:val="24"/>
                <w:szCs w:val="24"/>
              </w:rPr>
            </w:pP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Р/сч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К/сч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675C542C" w14:textId="77777777" w:rsidR="00C02ACA" w:rsidRPr="00C02ACA" w:rsidRDefault="00C02ACA" w:rsidP="00C02ACA">
      <w:pPr>
        <w:rPr>
          <w:sz w:val="24"/>
        </w:rPr>
      </w:pPr>
      <w:r w:rsidRPr="00C02ACA">
        <w:rPr>
          <w:sz w:val="24"/>
        </w:rPr>
        <w:t xml:space="preserve">Заместитель генерального директора - </w:t>
      </w:r>
      <w:r w:rsidRPr="00C02ACA">
        <w:rPr>
          <w:sz w:val="24"/>
        </w:rPr>
        <w:tab/>
      </w:r>
      <w:r w:rsidRPr="00C02ACA">
        <w:rPr>
          <w:sz w:val="24"/>
        </w:rPr>
        <w:tab/>
      </w:r>
      <w:r w:rsidRPr="00C02ACA">
        <w:rPr>
          <w:sz w:val="24"/>
        </w:rPr>
        <w:tab/>
      </w:r>
      <w:r w:rsidRPr="00C02ACA">
        <w:rPr>
          <w:sz w:val="24"/>
        </w:rPr>
        <w:tab/>
      </w:r>
    </w:p>
    <w:p w14:paraId="5C15F8AB" w14:textId="77777777" w:rsidR="00C02ACA" w:rsidRPr="00C02ACA" w:rsidRDefault="00C02ACA" w:rsidP="00C02ACA">
      <w:pPr>
        <w:rPr>
          <w:sz w:val="24"/>
        </w:rPr>
      </w:pPr>
      <w:r w:rsidRPr="00C02ACA">
        <w:rPr>
          <w:sz w:val="24"/>
        </w:rPr>
        <w:t>директор филиала «Карельский» ПАО «ТГК-1»</w:t>
      </w:r>
    </w:p>
    <w:p w14:paraId="51F1AC69" w14:textId="77777777" w:rsidR="00C02ACA" w:rsidRPr="00C02ACA" w:rsidRDefault="00C02ACA" w:rsidP="00C02ACA">
      <w:pPr>
        <w:rPr>
          <w:sz w:val="24"/>
        </w:rPr>
      </w:pPr>
      <w:r w:rsidRPr="00C02ACA">
        <w:rPr>
          <w:sz w:val="24"/>
        </w:rPr>
        <w:t xml:space="preserve">______________В.В. Белов </w:t>
      </w:r>
      <w:r w:rsidRPr="00C02ACA">
        <w:rPr>
          <w:sz w:val="24"/>
        </w:rPr>
        <w:tab/>
      </w:r>
      <w:r w:rsidRPr="00C02ACA">
        <w:rPr>
          <w:sz w:val="24"/>
        </w:rPr>
        <w:tab/>
      </w:r>
      <w:r w:rsidRPr="00C02ACA">
        <w:rPr>
          <w:sz w:val="24"/>
        </w:rPr>
        <w:tab/>
      </w:r>
      <w:r w:rsidRPr="00C02ACA">
        <w:rPr>
          <w:sz w:val="24"/>
        </w:rPr>
        <w:tab/>
      </w:r>
      <w:r w:rsidRPr="00C02ACA">
        <w:rPr>
          <w:sz w:val="24"/>
        </w:rPr>
        <w:tab/>
      </w:r>
      <w:r w:rsidRPr="00C02ACA">
        <w:rPr>
          <w:sz w:val="24"/>
        </w:rPr>
        <w:tab/>
        <w:t xml:space="preserve">   </w:t>
      </w:r>
    </w:p>
    <w:p w14:paraId="3F700E63" w14:textId="77777777" w:rsidR="00C02ACA" w:rsidRPr="00C02ACA" w:rsidRDefault="00C02ACA" w:rsidP="00C02ACA">
      <w:pPr>
        <w:rPr>
          <w:sz w:val="24"/>
        </w:rPr>
      </w:pPr>
      <w:r w:rsidRPr="00C02ACA">
        <w:rPr>
          <w:sz w:val="24"/>
        </w:rPr>
        <w:t>Главный бухгалтер</w:t>
      </w:r>
    </w:p>
    <w:p w14:paraId="48E4C86D" w14:textId="77777777" w:rsidR="00C02ACA" w:rsidRPr="00C02ACA" w:rsidRDefault="00C02ACA" w:rsidP="00C02ACA">
      <w:pPr>
        <w:rPr>
          <w:sz w:val="24"/>
        </w:rPr>
      </w:pPr>
      <w:r w:rsidRPr="00C02ACA">
        <w:rPr>
          <w:sz w:val="24"/>
        </w:rPr>
        <w:t>______________ Е.В. Герлиц</w:t>
      </w:r>
    </w:p>
    <w:p w14:paraId="0BE9DCFC" w14:textId="77777777" w:rsidR="00C02ACA" w:rsidRPr="00C02ACA" w:rsidRDefault="00C02ACA" w:rsidP="00C02ACA">
      <w:pPr>
        <w:jc w:val="both"/>
        <w:rPr>
          <w:sz w:val="24"/>
        </w:rPr>
      </w:pPr>
      <w:r w:rsidRPr="00C02ACA">
        <w:rPr>
          <w:sz w:val="24"/>
        </w:rPr>
        <w:t xml:space="preserve">Согласовано: Директор  КВГЭС </w:t>
      </w:r>
    </w:p>
    <w:p w14:paraId="6B2E226F" w14:textId="25CF6BCB" w:rsidR="00187664" w:rsidRPr="00DB05B8" w:rsidRDefault="00C02ACA" w:rsidP="00C02ACA">
      <w:pPr>
        <w:jc w:val="both"/>
        <w:rPr>
          <w:sz w:val="24"/>
          <w:szCs w:val="24"/>
        </w:rPr>
      </w:pPr>
      <w:r w:rsidRPr="00C02ACA">
        <w:rPr>
          <w:sz w:val="24"/>
        </w:rPr>
        <w:t>___________М.Ю. Тельманова</w:t>
      </w:r>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t>______________________</w:t>
      </w:r>
    </w:p>
    <w:p w14:paraId="6B2E2270" w14:textId="77777777" w:rsidR="00187664" w:rsidRPr="00DB05B8" w:rsidRDefault="00187664" w:rsidP="00187664">
      <w:pPr>
        <w:keepNext/>
        <w:keepLines/>
        <w:ind w:left="20" w:right="20"/>
        <w:rPr>
          <w:sz w:val="24"/>
          <w:szCs w:val="24"/>
        </w:rPr>
      </w:pPr>
    </w:p>
    <w:p w14:paraId="6B2E2271" w14:textId="77777777" w:rsidR="00BE512C" w:rsidRDefault="00BE512C" w:rsidP="000F1BFE">
      <w:pPr>
        <w:rPr>
          <w:sz w:val="24"/>
          <w:szCs w:val="24"/>
        </w:rPr>
      </w:pPr>
    </w:p>
    <w:p w14:paraId="6B2E2272" w14:textId="26F0FE6F" w:rsidR="00BD6D2F" w:rsidRDefault="00BD6D2F" w:rsidP="000F1BFE">
      <w:pPr>
        <w:rPr>
          <w:sz w:val="24"/>
          <w:szCs w:val="24"/>
        </w:rPr>
      </w:pPr>
    </w:p>
    <w:p w14:paraId="065DAC5D" w14:textId="6030789E" w:rsidR="00AE5E2E" w:rsidRDefault="00AE5E2E" w:rsidP="000F1BFE">
      <w:pPr>
        <w:rPr>
          <w:sz w:val="24"/>
          <w:szCs w:val="24"/>
        </w:rPr>
      </w:pPr>
    </w:p>
    <w:p w14:paraId="3E903FC2" w14:textId="720973C9" w:rsidR="00AE5E2E" w:rsidRDefault="00AE5E2E" w:rsidP="000F1BFE">
      <w:pPr>
        <w:rPr>
          <w:sz w:val="24"/>
          <w:szCs w:val="24"/>
        </w:rPr>
      </w:pPr>
    </w:p>
    <w:p w14:paraId="6FABE685" w14:textId="1742789D" w:rsidR="00AE5E2E" w:rsidRDefault="00AE5E2E" w:rsidP="000F1BFE">
      <w:pPr>
        <w:rPr>
          <w:sz w:val="24"/>
          <w:szCs w:val="24"/>
        </w:rPr>
      </w:pPr>
    </w:p>
    <w:p w14:paraId="6C19E2EB" w14:textId="5CB07FC1" w:rsidR="00AE5E2E" w:rsidRDefault="00AE5E2E" w:rsidP="000F1BFE">
      <w:pPr>
        <w:rPr>
          <w:sz w:val="24"/>
          <w:szCs w:val="24"/>
        </w:rPr>
      </w:pPr>
    </w:p>
    <w:p w14:paraId="7A21E594" w14:textId="0B6AEF04" w:rsidR="00AE5E2E" w:rsidRDefault="00AE5E2E" w:rsidP="000F1BFE">
      <w:pPr>
        <w:rPr>
          <w:sz w:val="24"/>
          <w:szCs w:val="24"/>
        </w:rPr>
      </w:pPr>
    </w:p>
    <w:p w14:paraId="20602B18" w14:textId="6233AEE4" w:rsidR="00AE5E2E" w:rsidRDefault="00AE5E2E" w:rsidP="000F1BFE">
      <w:pPr>
        <w:rPr>
          <w:sz w:val="24"/>
          <w:szCs w:val="24"/>
        </w:rPr>
      </w:pPr>
    </w:p>
    <w:p w14:paraId="73C94FCB" w14:textId="4AEDC03D" w:rsidR="00AE5E2E" w:rsidRDefault="00AE5E2E" w:rsidP="000F1BFE">
      <w:pPr>
        <w:rPr>
          <w:sz w:val="24"/>
          <w:szCs w:val="24"/>
        </w:rPr>
      </w:pPr>
    </w:p>
    <w:p w14:paraId="1DF4B7B5" w14:textId="36E9E6DD" w:rsidR="00AE5E2E" w:rsidRDefault="00AE5E2E" w:rsidP="000F1BFE">
      <w:pPr>
        <w:rPr>
          <w:sz w:val="24"/>
          <w:szCs w:val="24"/>
        </w:rPr>
      </w:pPr>
    </w:p>
    <w:p w14:paraId="464A8945" w14:textId="4D050DB5" w:rsidR="00AE5E2E" w:rsidRDefault="00AE5E2E" w:rsidP="000F1BFE">
      <w:pPr>
        <w:rPr>
          <w:sz w:val="24"/>
          <w:szCs w:val="24"/>
        </w:rPr>
      </w:pPr>
    </w:p>
    <w:p w14:paraId="55EBAD32" w14:textId="576B8C1D" w:rsidR="00AE5E2E" w:rsidRDefault="00AE5E2E" w:rsidP="000F1BFE">
      <w:pPr>
        <w:rPr>
          <w:sz w:val="24"/>
          <w:szCs w:val="24"/>
        </w:rPr>
      </w:pPr>
    </w:p>
    <w:p w14:paraId="53EB24A1" w14:textId="1EA0B530" w:rsidR="00AE5E2E" w:rsidRDefault="00AE5E2E" w:rsidP="000F1BFE">
      <w:pPr>
        <w:rPr>
          <w:sz w:val="24"/>
          <w:szCs w:val="24"/>
        </w:rPr>
      </w:pPr>
    </w:p>
    <w:p w14:paraId="1653ACCF" w14:textId="2CD7C55C" w:rsidR="00AE5E2E" w:rsidRDefault="00AE5E2E" w:rsidP="000F1BFE">
      <w:pPr>
        <w:rPr>
          <w:sz w:val="24"/>
          <w:szCs w:val="24"/>
        </w:rPr>
      </w:pPr>
    </w:p>
    <w:p w14:paraId="6CBB3741" w14:textId="4C4691AD" w:rsidR="00AE5E2E" w:rsidRDefault="00AE5E2E" w:rsidP="000F1BFE">
      <w:pPr>
        <w:rPr>
          <w:sz w:val="24"/>
          <w:szCs w:val="24"/>
        </w:rPr>
      </w:pPr>
    </w:p>
    <w:p w14:paraId="4A4F7AA8" w14:textId="77777777" w:rsidR="00AE5E2E" w:rsidRDefault="00AE5E2E" w:rsidP="000F1BFE">
      <w:pPr>
        <w:rPr>
          <w:sz w:val="24"/>
          <w:szCs w:val="24"/>
        </w:rPr>
      </w:pPr>
    </w:p>
    <w:p w14:paraId="6B2E2273" w14:textId="567C1D62" w:rsidR="00BD6D2F" w:rsidRDefault="00BD6D2F" w:rsidP="000F1BFE">
      <w:pPr>
        <w:rPr>
          <w:sz w:val="24"/>
          <w:szCs w:val="24"/>
        </w:rPr>
      </w:pPr>
    </w:p>
    <w:p w14:paraId="6B2E2274" w14:textId="77777777" w:rsidR="00BD6D2F" w:rsidRDefault="00BD6D2F" w:rsidP="000F1BFE">
      <w:pPr>
        <w:rPr>
          <w:sz w:val="24"/>
          <w:szCs w:val="24"/>
        </w:rPr>
      </w:pPr>
    </w:p>
    <w:p w14:paraId="6B2E2275" w14:textId="31B3D7C8" w:rsidR="00BD6D2F" w:rsidRPr="00993D7F" w:rsidRDefault="00BD6D2F" w:rsidP="00BD6D2F">
      <w:pPr>
        <w:ind w:left="6420"/>
        <w:jc w:val="right"/>
        <w:rPr>
          <w:color w:val="000000"/>
          <w:sz w:val="24"/>
          <w:szCs w:val="24"/>
        </w:rPr>
      </w:pPr>
      <w:r w:rsidRPr="00BD6D2F">
        <w:rPr>
          <w:color w:val="000000"/>
          <w:sz w:val="24"/>
          <w:szCs w:val="24"/>
        </w:rPr>
        <w:t>Приложение № 1</w:t>
      </w:r>
      <w:r w:rsidR="004E775F">
        <w:rPr>
          <w:color w:val="000000"/>
          <w:sz w:val="24"/>
          <w:szCs w:val="24"/>
        </w:rPr>
        <w:t>0</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20__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D"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5179CF37"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C02ACA">
        <w:rPr>
          <w:i/>
          <w:sz w:val="24"/>
          <w:szCs w:val="24"/>
        </w:rPr>
        <w:t>Петрозаводск</w:t>
      </w:r>
      <w:r>
        <w:rPr>
          <w:i/>
          <w:sz w:val="24"/>
          <w:szCs w:val="24"/>
        </w:rPr>
        <w:t xml:space="preserve">                                                                              </w:t>
      </w:r>
      <w:r>
        <w:rPr>
          <w:sz w:val="24"/>
          <w:szCs w:val="24"/>
        </w:rPr>
        <w:t>«___» __________201__г.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596FE4C2" w:rsidR="00BD6D2F" w:rsidRDefault="004E775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w:t>
      </w:r>
      <w:r w:rsidR="00BD6D2F">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Подрядчиком при в</w:t>
      </w:r>
      <w:r>
        <w:rPr>
          <w:rStyle w:val="Barcode"/>
          <w:color w:val="000000"/>
          <w:sz w:val="24"/>
          <w:szCs w:val="24"/>
        </w:rPr>
        <w:t>ыполнении Работ</w:t>
      </w:r>
      <w:r w:rsidR="00BD6D2F">
        <w:rPr>
          <w:rStyle w:val="Barcode"/>
          <w:color w:val="000000"/>
          <w:sz w:val="24"/>
          <w:szCs w:val="24"/>
        </w:rPr>
        <w:t>,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0E34AAF1"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w:t>
      </w:r>
      <w:r w:rsidR="004E775F">
        <w:rPr>
          <w:sz w:val="24"/>
          <w:szCs w:val="24"/>
          <w:shd w:val="clear" w:color="auto" w:fill="FFFFFF"/>
        </w:rPr>
        <w:t>чик</w:t>
      </w:r>
      <w:r>
        <w:rPr>
          <w:rStyle w:val="Barcode"/>
          <w:color w:val="000000"/>
          <w:sz w:val="24"/>
          <w:szCs w:val="24"/>
        </w:rPr>
        <w:t xml:space="preserve"> </w:t>
      </w:r>
      <w:r>
        <w:rPr>
          <w:sz w:val="24"/>
          <w:szCs w:val="24"/>
          <w:shd w:val="clear" w:color="auto" w:fill="FFFFFF"/>
        </w:rPr>
        <w:t>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71F96AAB" w:rsidR="00BD6D2F" w:rsidRDefault="004E775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w:t>
      </w:r>
      <w:r w:rsidR="00BD6D2F">
        <w:rPr>
          <w:rStyle w:val="Barcode"/>
          <w:color w:val="000000"/>
          <w:sz w:val="24"/>
          <w:szCs w:val="24"/>
        </w:rPr>
        <w:t xml:space="preserve"> </w:t>
      </w:r>
      <w:r w:rsidR="00BD6D2F">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44F1E118" w14:textId="499FE9E5" w:rsidR="00C02ACA" w:rsidRPr="00C02ACA" w:rsidRDefault="00BD6D2F" w:rsidP="00577B37">
      <w:pPr>
        <w:rPr>
          <w:sz w:val="24"/>
        </w:rPr>
      </w:pPr>
      <w:r w:rsidRPr="00BD6D2F">
        <w:rPr>
          <w:sz w:val="24"/>
          <w:szCs w:val="24"/>
        </w:rPr>
        <w:t xml:space="preserve">  </w:t>
      </w:r>
      <w:r w:rsidR="004E775F">
        <w:rPr>
          <w:rStyle w:val="Barcode"/>
          <w:color w:val="000000"/>
          <w:sz w:val="24"/>
          <w:szCs w:val="24"/>
        </w:rPr>
        <w:t xml:space="preserve">Подрядчик </w:t>
      </w:r>
      <w:r w:rsidRPr="00BD6D2F">
        <w:rPr>
          <w:rStyle w:val="Barcode"/>
          <w:color w:val="000000"/>
          <w:sz w:val="24"/>
          <w:szCs w:val="24"/>
        </w:rPr>
        <w:t xml:space="preserve">________________      </w:t>
      </w:r>
      <w:r w:rsidR="004E775F">
        <w:rPr>
          <w:rStyle w:val="Barcode"/>
          <w:color w:val="000000"/>
          <w:sz w:val="24"/>
          <w:szCs w:val="24"/>
        </w:rPr>
        <w:tab/>
      </w:r>
      <w:r w:rsidR="00C02ACA">
        <w:rPr>
          <w:rStyle w:val="Barcode"/>
          <w:color w:val="000000"/>
          <w:sz w:val="24"/>
          <w:szCs w:val="24"/>
        </w:rPr>
        <w:t xml:space="preserve">Заказчик: </w:t>
      </w:r>
      <w:r w:rsidR="00C02ACA" w:rsidRPr="00C02ACA">
        <w:rPr>
          <w:sz w:val="24"/>
        </w:rPr>
        <w:t xml:space="preserve">Заместитель генерального директора - </w:t>
      </w:r>
      <w:r w:rsidR="00C02ACA" w:rsidRPr="00C02ACA">
        <w:rPr>
          <w:sz w:val="24"/>
        </w:rPr>
        <w:tab/>
      </w:r>
      <w:r w:rsidR="00C02ACA" w:rsidRPr="00C02ACA">
        <w:rPr>
          <w:sz w:val="24"/>
        </w:rPr>
        <w:tab/>
      </w:r>
      <w:r w:rsidR="00C02ACA" w:rsidRPr="00C02ACA">
        <w:rPr>
          <w:sz w:val="24"/>
        </w:rPr>
        <w:tab/>
      </w:r>
      <w:r w:rsidR="00C02ACA" w:rsidRPr="00C02ACA">
        <w:rPr>
          <w:sz w:val="24"/>
        </w:rPr>
        <w:tab/>
      </w:r>
      <w:r w:rsidR="00577B37">
        <w:rPr>
          <w:sz w:val="24"/>
        </w:rPr>
        <w:t xml:space="preserve">                       </w:t>
      </w:r>
      <w:r w:rsidR="00C02ACA">
        <w:rPr>
          <w:sz w:val="24"/>
        </w:rPr>
        <w:t>ди</w:t>
      </w:r>
      <w:r w:rsidR="00C02ACA" w:rsidRPr="00C02ACA">
        <w:rPr>
          <w:sz w:val="24"/>
        </w:rPr>
        <w:t>ректор филиала «Карельский» ПАО «ТГК-1»</w:t>
      </w:r>
    </w:p>
    <w:p w14:paraId="6B2E228B" w14:textId="4DE4B1F6" w:rsidR="00BD6D2F" w:rsidRDefault="00C02ACA" w:rsidP="00C02ACA">
      <w:pPr>
        <w:tabs>
          <w:tab w:val="left" w:pos="567"/>
          <w:tab w:val="left" w:pos="851"/>
        </w:tabs>
        <w:jc w:val="both"/>
        <w:rPr>
          <w:szCs w:val="24"/>
        </w:rPr>
      </w:pPr>
      <w:r>
        <w:rPr>
          <w:sz w:val="24"/>
        </w:rPr>
        <w:tab/>
      </w:r>
      <w:r>
        <w:rPr>
          <w:sz w:val="24"/>
        </w:rPr>
        <w:tab/>
      </w:r>
      <w:r>
        <w:rPr>
          <w:sz w:val="24"/>
        </w:rPr>
        <w:tab/>
      </w:r>
      <w:r>
        <w:rPr>
          <w:sz w:val="24"/>
        </w:rPr>
        <w:tab/>
      </w:r>
      <w:r>
        <w:rPr>
          <w:sz w:val="24"/>
        </w:rPr>
        <w:tab/>
      </w:r>
      <w:r>
        <w:rPr>
          <w:sz w:val="24"/>
        </w:rPr>
        <w:tab/>
      </w:r>
      <w:r>
        <w:rPr>
          <w:sz w:val="24"/>
        </w:rPr>
        <w:tab/>
      </w:r>
      <w:r w:rsidRPr="00C02ACA">
        <w:rPr>
          <w:sz w:val="24"/>
        </w:rPr>
        <w:t>______________В.В. Белов</w:t>
      </w:r>
    </w:p>
    <w:p w14:paraId="6B2E228C" w14:textId="77777777" w:rsidR="00BD6D2F" w:rsidRDefault="00BD6D2F" w:rsidP="00BD6D2F">
      <w:pPr>
        <w:rPr>
          <w:szCs w:val="24"/>
        </w:rPr>
      </w:pP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42786EA4" w:rsidR="00BD6D2F" w:rsidRDefault="00BD6D2F" w:rsidP="000F1BFE">
      <w:pPr>
        <w:rPr>
          <w:sz w:val="24"/>
          <w:szCs w:val="24"/>
        </w:rPr>
      </w:pPr>
    </w:p>
    <w:p w14:paraId="21395389" w14:textId="0D8A2AE7" w:rsidR="00C72A96" w:rsidRDefault="00C72A96" w:rsidP="000F1BFE">
      <w:pPr>
        <w:rPr>
          <w:sz w:val="24"/>
          <w:szCs w:val="24"/>
        </w:rPr>
      </w:pPr>
    </w:p>
    <w:p w14:paraId="089C8CF4" w14:textId="42208598" w:rsidR="00C72A96" w:rsidRDefault="00C72A96" w:rsidP="000F1BFE">
      <w:pPr>
        <w:rPr>
          <w:sz w:val="24"/>
          <w:szCs w:val="24"/>
        </w:rPr>
      </w:pPr>
    </w:p>
    <w:p w14:paraId="74B1FFC4" w14:textId="1BBA9EDE" w:rsidR="00C72A96" w:rsidRDefault="00C72A96" w:rsidP="000F1BFE">
      <w:pPr>
        <w:rPr>
          <w:sz w:val="24"/>
          <w:szCs w:val="24"/>
        </w:rPr>
      </w:pPr>
    </w:p>
    <w:p w14:paraId="616D5F8C" w14:textId="5A128FDA" w:rsidR="00C72A96" w:rsidRDefault="00C72A96" w:rsidP="000F1BFE">
      <w:pPr>
        <w:rPr>
          <w:sz w:val="24"/>
          <w:szCs w:val="24"/>
        </w:rPr>
      </w:pPr>
    </w:p>
    <w:p w14:paraId="15259350" w14:textId="119CA596" w:rsidR="00C72A96" w:rsidRDefault="00C72A96" w:rsidP="000F1BFE">
      <w:pPr>
        <w:rPr>
          <w:sz w:val="24"/>
          <w:szCs w:val="24"/>
        </w:rPr>
      </w:pPr>
    </w:p>
    <w:p w14:paraId="53FF8CD0" w14:textId="77777777" w:rsidR="00C02ACA" w:rsidRDefault="00C02ACA" w:rsidP="00C72A96">
      <w:pPr>
        <w:spacing w:line="240" w:lineRule="atLeast"/>
        <w:jc w:val="right"/>
        <w:rPr>
          <w:rFonts w:eastAsia="Calibri"/>
          <w:sz w:val="22"/>
          <w:szCs w:val="22"/>
          <w:lang w:eastAsia="en-US"/>
        </w:rPr>
      </w:pPr>
    </w:p>
    <w:p w14:paraId="0DC9D93D" w14:textId="77777777" w:rsidR="00C02ACA" w:rsidRDefault="00C02ACA" w:rsidP="00C72A96">
      <w:pPr>
        <w:spacing w:line="240" w:lineRule="atLeast"/>
        <w:jc w:val="right"/>
        <w:rPr>
          <w:rFonts w:eastAsia="Calibri"/>
          <w:sz w:val="22"/>
          <w:szCs w:val="22"/>
          <w:lang w:eastAsia="en-US"/>
        </w:rPr>
      </w:pPr>
    </w:p>
    <w:p w14:paraId="139FAC30" w14:textId="77777777" w:rsidR="00C02ACA" w:rsidRDefault="00C02ACA" w:rsidP="00C72A96">
      <w:pPr>
        <w:spacing w:line="240" w:lineRule="atLeast"/>
        <w:jc w:val="right"/>
        <w:rPr>
          <w:rFonts w:eastAsia="Calibri"/>
          <w:sz w:val="22"/>
          <w:szCs w:val="22"/>
          <w:lang w:eastAsia="en-US"/>
        </w:rPr>
      </w:pPr>
    </w:p>
    <w:p w14:paraId="6F9D7BA9" w14:textId="77777777" w:rsidR="00C02ACA" w:rsidRDefault="00C02ACA" w:rsidP="00C72A96">
      <w:pPr>
        <w:spacing w:line="240" w:lineRule="atLeast"/>
        <w:jc w:val="right"/>
        <w:rPr>
          <w:rFonts w:eastAsia="Calibri"/>
          <w:sz w:val="22"/>
          <w:szCs w:val="22"/>
          <w:lang w:eastAsia="en-US"/>
        </w:rPr>
      </w:pPr>
    </w:p>
    <w:p w14:paraId="079DF484" w14:textId="77777777" w:rsidR="00C02ACA" w:rsidRDefault="00C02ACA" w:rsidP="00C72A96">
      <w:pPr>
        <w:spacing w:line="240" w:lineRule="atLeast"/>
        <w:jc w:val="right"/>
        <w:rPr>
          <w:rFonts w:eastAsia="Calibri"/>
          <w:sz w:val="22"/>
          <w:szCs w:val="22"/>
          <w:lang w:eastAsia="en-US"/>
        </w:rPr>
      </w:pPr>
    </w:p>
    <w:p w14:paraId="51BA11A4" w14:textId="77777777" w:rsidR="00C02ACA" w:rsidRDefault="00C02ACA" w:rsidP="00C72A96">
      <w:pPr>
        <w:spacing w:line="240" w:lineRule="atLeast"/>
        <w:jc w:val="right"/>
        <w:rPr>
          <w:rFonts w:eastAsia="Calibri"/>
          <w:sz w:val="22"/>
          <w:szCs w:val="22"/>
          <w:lang w:eastAsia="en-US"/>
        </w:rPr>
      </w:pPr>
    </w:p>
    <w:p w14:paraId="6A43A86D" w14:textId="77777777" w:rsidR="00C02ACA" w:rsidRDefault="00C02ACA" w:rsidP="00C72A96">
      <w:pPr>
        <w:spacing w:line="240" w:lineRule="atLeast"/>
        <w:jc w:val="right"/>
        <w:rPr>
          <w:rFonts w:eastAsia="Calibri"/>
          <w:sz w:val="22"/>
          <w:szCs w:val="22"/>
          <w:lang w:eastAsia="en-US"/>
        </w:rPr>
      </w:pPr>
    </w:p>
    <w:p w14:paraId="40A1545C" w14:textId="77777777" w:rsidR="00C02ACA" w:rsidRDefault="00C02ACA" w:rsidP="00C72A96">
      <w:pPr>
        <w:spacing w:line="240" w:lineRule="atLeast"/>
        <w:jc w:val="right"/>
        <w:rPr>
          <w:rFonts w:eastAsia="Calibri"/>
          <w:sz w:val="22"/>
          <w:szCs w:val="22"/>
          <w:lang w:eastAsia="en-US"/>
        </w:rPr>
      </w:pPr>
    </w:p>
    <w:p w14:paraId="082E2371" w14:textId="77777777" w:rsidR="00C02ACA" w:rsidRDefault="00C02ACA" w:rsidP="00C72A96">
      <w:pPr>
        <w:spacing w:line="240" w:lineRule="atLeast"/>
        <w:jc w:val="right"/>
        <w:rPr>
          <w:rFonts w:eastAsia="Calibri"/>
          <w:sz w:val="22"/>
          <w:szCs w:val="22"/>
          <w:lang w:eastAsia="en-US"/>
        </w:rPr>
      </w:pPr>
    </w:p>
    <w:p w14:paraId="6D126D9B" w14:textId="77777777" w:rsidR="00C02ACA" w:rsidRDefault="00C02ACA" w:rsidP="00C72A96">
      <w:pPr>
        <w:spacing w:line="240" w:lineRule="atLeast"/>
        <w:jc w:val="right"/>
        <w:rPr>
          <w:rFonts w:eastAsia="Calibri"/>
          <w:sz w:val="22"/>
          <w:szCs w:val="22"/>
          <w:lang w:eastAsia="en-US"/>
        </w:rPr>
      </w:pPr>
    </w:p>
    <w:p w14:paraId="16DCCC10" w14:textId="77777777" w:rsidR="00577B37" w:rsidRDefault="00577B37" w:rsidP="00C72A96">
      <w:pPr>
        <w:spacing w:line="240" w:lineRule="atLeast"/>
        <w:jc w:val="right"/>
        <w:rPr>
          <w:rFonts w:eastAsia="Calibri"/>
          <w:sz w:val="22"/>
          <w:szCs w:val="22"/>
          <w:lang w:eastAsia="en-US"/>
        </w:rPr>
      </w:pPr>
    </w:p>
    <w:p w14:paraId="62D3F389" w14:textId="235AFD08" w:rsidR="00C72A96" w:rsidRPr="00C72A96" w:rsidRDefault="00C72A96" w:rsidP="00C72A96">
      <w:pPr>
        <w:spacing w:line="240" w:lineRule="atLeast"/>
        <w:jc w:val="right"/>
        <w:rPr>
          <w:rFonts w:eastAsia="Calibri"/>
          <w:sz w:val="22"/>
          <w:szCs w:val="22"/>
          <w:lang w:eastAsia="en-US"/>
        </w:rPr>
      </w:pPr>
      <w:r w:rsidRPr="00C72A96">
        <w:rPr>
          <w:rFonts w:eastAsia="Calibri"/>
          <w:sz w:val="22"/>
          <w:szCs w:val="22"/>
          <w:lang w:eastAsia="en-US"/>
        </w:rPr>
        <w:lastRenderedPageBreak/>
        <w:t>Приложение №</w:t>
      </w:r>
      <w:r w:rsidR="004E775F">
        <w:rPr>
          <w:rFonts w:eastAsia="Calibri"/>
          <w:sz w:val="22"/>
          <w:szCs w:val="22"/>
          <w:lang w:eastAsia="en-US"/>
        </w:rPr>
        <w:t>11</w:t>
      </w:r>
      <w:r w:rsidRPr="00C72A96">
        <w:rPr>
          <w:rFonts w:eastAsia="Calibri"/>
          <w:sz w:val="22"/>
          <w:szCs w:val="22"/>
          <w:lang w:eastAsia="en-US"/>
        </w:rPr>
        <w:t xml:space="preserve"> </w:t>
      </w:r>
    </w:p>
    <w:p w14:paraId="7832B68B" w14:textId="77777777" w:rsidR="00C72A96" w:rsidRPr="00C72A96" w:rsidRDefault="00C72A96" w:rsidP="00C72A96">
      <w:pPr>
        <w:spacing w:line="240" w:lineRule="atLeast"/>
        <w:jc w:val="right"/>
        <w:rPr>
          <w:rFonts w:eastAsia="Calibri"/>
          <w:sz w:val="22"/>
          <w:szCs w:val="22"/>
          <w:lang w:eastAsia="en-US"/>
        </w:rPr>
      </w:pPr>
      <w:r w:rsidRPr="00C72A96">
        <w:rPr>
          <w:rFonts w:eastAsia="Calibri"/>
          <w:sz w:val="22"/>
          <w:szCs w:val="22"/>
          <w:lang w:eastAsia="en-US"/>
        </w:rPr>
        <w:t>к Договору _____№____от_______</w:t>
      </w:r>
    </w:p>
    <w:p w14:paraId="4C91E24A" w14:textId="77777777" w:rsidR="00C72A96" w:rsidRPr="00C72A96" w:rsidRDefault="00C72A96" w:rsidP="00C72A96">
      <w:pPr>
        <w:spacing w:after="200" w:line="276" w:lineRule="auto"/>
        <w:jc w:val="center"/>
        <w:rPr>
          <w:rFonts w:eastAsia="Calibri"/>
          <w:b/>
          <w:sz w:val="22"/>
          <w:szCs w:val="22"/>
          <w:lang w:eastAsia="en-US"/>
        </w:rPr>
      </w:pPr>
      <w:r w:rsidRPr="00C72A96">
        <w:rPr>
          <w:rFonts w:eastAsia="Calibri"/>
          <w:b/>
          <w:sz w:val="22"/>
          <w:szCs w:val="22"/>
          <w:lang w:eastAsia="en-US"/>
        </w:rPr>
        <w:t>Заверения сторон</w:t>
      </w:r>
    </w:p>
    <w:p w14:paraId="13A30B06"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14:paraId="70EAAC5C"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14:paraId="75E334B0"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14:paraId="28693A1A"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14:paraId="67E6BC27"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14:paraId="19CD13AA"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1.5. Учредителем/учредителями Стороны являются лица, не являющиеся массовыми учредителем/учредителями.</w:t>
      </w:r>
    </w:p>
    <w:p w14:paraId="6B781F05"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14:paraId="7A4B00D8"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14:paraId="2A6C4C64"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14:paraId="17BB5DCA" w14:textId="77777777"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14:paraId="0A09D079" w14:textId="4AFD7200" w:rsidR="00C72A96" w:rsidRPr="00C72A96" w:rsidRDefault="00C72A96" w:rsidP="00C72A96">
      <w:pPr>
        <w:spacing w:after="200" w:line="276" w:lineRule="auto"/>
        <w:jc w:val="both"/>
        <w:rPr>
          <w:rFonts w:eastAsia="Calibri"/>
          <w:sz w:val="22"/>
          <w:szCs w:val="22"/>
          <w:lang w:eastAsia="en-US"/>
        </w:rPr>
      </w:pPr>
      <w:r w:rsidRPr="00C72A96">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w:t>
      </w:r>
      <w:r w:rsidR="007101F6" w:rsidRPr="007101F6">
        <w:rPr>
          <w:rFonts w:eastAsia="Calibri"/>
          <w:sz w:val="22"/>
          <w:szCs w:val="22"/>
          <w:lang w:eastAsia="en-US"/>
        </w:rPr>
        <w:t>2</w:t>
      </w:r>
      <w:r w:rsidRPr="00C72A96">
        <w:rPr>
          <w:rFonts w:eastAsia="Calibri"/>
          <w:sz w:val="22"/>
          <w:szCs w:val="22"/>
          <w:lang w:eastAsia="en-US"/>
        </w:rPr>
        <w:t>4 настоящего Договора (раздел «Ответственность Сторон»).</w:t>
      </w:r>
    </w:p>
    <w:p w14:paraId="358F6D60" w14:textId="77777777" w:rsidR="00C72A96" w:rsidRPr="00C72A96" w:rsidRDefault="00C72A96" w:rsidP="00C72A96">
      <w:pPr>
        <w:spacing w:after="200" w:line="276" w:lineRule="auto"/>
        <w:jc w:val="both"/>
        <w:rPr>
          <w:rFonts w:eastAsia="Calibri"/>
          <w:sz w:val="22"/>
          <w:szCs w:val="22"/>
          <w:lang w:eastAsia="en-US"/>
        </w:rPr>
      </w:pPr>
    </w:p>
    <w:p w14:paraId="555F7E8F" w14:textId="02A94BAF" w:rsidR="00C02ACA" w:rsidRDefault="00C72A96" w:rsidP="00C02ACA">
      <w:pPr>
        <w:rPr>
          <w:rFonts w:eastAsia="Calibri"/>
          <w:color w:val="000000"/>
          <w:sz w:val="22"/>
          <w:szCs w:val="22"/>
          <w:shd w:val="clear" w:color="auto" w:fill="FFFFFF"/>
        </w:rPr>
      </w:pPr>
      <w:r w:rsidRPr="00C72A96">
        <w:rPr>
          <w:rFonts w:eastAsia="Calibri"/>
          <w:color w:val="000000"/>
          <w:sz w:val="22"/>
          <w:szCs w:val="22"/>
          <w:shd w:val="clear" w:color="auto" w:fill="FFFFFF"/>
        </w:rPr>
        <w:t>Подрядчик ___________________________                 Заказчик</w:t>
      </w:r>
      <w:r w:rsidR="00C02ACA">
        <w:rPr>
          <w:rFonts w:eastAsia="Calibri"/>
          <w:color w:val="000000"/>
          <w:sz w:val="22"/>
          <w:szCs w:val="22"/>
          <w:shd w:val="clear" w:color="auto" w:fill="FFFFFF"/>
        </w:rPr>
        <w:t>:</w:t>
      </w:r>
    </w:p>
    <w:p w14:paraId="36F6B179" w14:textId="63E449E1" w:rsidR="00C72A96" w:rsidRPr="00DB05B8" w:rsidRDefault="00C02ACA" w:rsidP="00577B37">
      <w:pPr>
        <w:spacing w:line="0" w:lineRule="atLeast"/>
        <w:ind w:left="4956"/>
        <w:rPr>
          <w:sz w:val="24"/>
          <w:szCs w:val="24"/>
        </w:rPr>
      </w:pPr>
      <w:r w:rsidRPr="00C02ACA">
        <w:rPr>
          <w:sz w:val="24"/>
        </w:rPr>
        <w:t xml:space="preserve">Заместитель генерального директора - </w:t>
      </w:r>
      <w:r w:rsidR="00577B37">
        <w:rPr>
          <w:sz w:val="24"/>
        </w:rPr>
        <w:t xml:space="preserve">    </w:t>
      </w:r>
      <w:r w:rsidRPr="00C02ACA">
        <w:rPr>
          <w:sz w:val="24"/>
        </w:rPr>
        <w:t xml:space="preserve">директор филиала «Карельский» ПАО </w:t>
      </w:r>
      <w:r w:rsidR="00577B37">
        <w:rPr>
          <w:sz w:val="24"/>
        </w:rPr>
        <w:t xml:space="preserve">   </w:t>
      </w:r>
      <w:r w:rsidRPr="00C02ACA">
        <w:rPr>
          <w:sz w:val="24"/>
        </w:rPr>
        <w:t>«ТГК-1»______________В.В. Белов</w:t>
      </w:r>
    </w:p>
    <w:sectPr w:rsidR="00C72A96"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9A948" w14:textId="77777777" w:rsidR="00FC13D6" w:rsidRDefault="00FC13D6" w:rsidP="00DA3BF5">
      <w:r>
        <w:separator/>
      </w:r>
    </w:p>
  </w:endnote>
  <w:endnote w:type="continuationSeparator" w:id="0">
    <w:p w14:paraId="13E76B99" w14:textId="77777777" w:rsidR="00FC13D6" w:rsidRDefault="00FC13D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544CDF12" w:rsidR="00FC13D6" w:rsidRDefault="00FC13D6" w:rsidP="00BB1F92">
        <w:pPr>
          <w:pStyle w:val="a5"/>
        </w:pPr>
        <w:r>
          <w:rPr>
            <w:b/>
            <w:i/>
            <w:sz w:val="20"/>
            <w:szCs w:val="20"/>
          </w:rPr>
          <w:t>Ти</w:t>
        </w:r>
        <w:r w:rsidRPr="00C21888">
          <w:rPr>
            <w:b/>
            <w:i/>
            <w:sz w:val="20"/>
            <w:szCs w:val="20"/>
          </w:rPr>
          <w:t>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064D3A">
          <w:rPr>
            <w:noProof/>
          </w:rPr>
          <w:t>4</w:t>
        </w:r>
        <w:r>
          <w:fldChar w:fldCharType="end"/>
        </w:r>
      </w:p>
    </w:sdtContent>
  </w:sdt>
  <w:p w14:paraId="6B2E2298" w14:textId="77777777" w:rsidR="00FC13D6" w:rsidRDefault="00FC13D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15066" w14:textId="77777777" w:rsidR="00FC13D6" w:rsidRDefault="00FC13D6" w:rsidP="00DA3BF5">
      <w:r>
        <w:separator/>
      </w:r>
    </w:p>
  </w:footnote>
  <w:footnote w:type="continuationSeparator" w:id="0">
    <w:p w14:paraId="4C035B4A" w14:textId="77777777" w:rsidR="00FC13D6" w:rsidRDefault="00FC13D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B1520"/>
    <w:multiLevelType w:val="hybridMultilevel"/>
    <w:tmpl w:val="36108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3" w15:restartNumberingAfterBreak="0">
    <w:nsid w:val="0F574172"/>
    <w:multiLevelType w:val="multilevel"/>
    <w:tmpl w:val="E91EC5DC"/>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786"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5"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1A2B2302"/>
    <w:multiLevelType w:val="hybridMultilevel"/>
    <w:tmpl w:val="169A9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A3789C"/>
    <w:multiLevelType w:val="multilevel"/>
    <w:tmpl w:val="8AAEA158"/>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9"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794973"/>
    <w:multiLevelType w:val="multilevel"/>
    <w:tmpl w:val="10C81DEC"/>
    <w:lvl w:ilvl="0">
      <w:start w:val="11"/>
      <w:numFmt w:val="decimal"/>
      <w:lvlText w:val="%1."/>
      <w:lvlJc w:val="left"/>
      <w:pPr>
        <w:ind w:left="480" w:hanging="480"/>
      </w:pPr>
      <w:rPr>
        <w:rFonts w:hint="default"/>
      </w:rPr>
    </w:lvl>
    <w:lvl w:ilvl="1">
      <w:start w:val="2"/>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11"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1FC67D2"/>
    <w:multiLevelType w:val="hybridMultilevel"/>
    <w:tmpl w:val="E524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5"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6" w15:restartNumberingAfterBreak="0">
    <w:nsid w:val="5D3D24DC"/>
    <w:multiLevelType w:val="hybridMultilevel"/>
    <w:tmpl w:val="750EF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C54D29"/>
    <w:multiLevelType w:val="multilevel"/>
    <w:tmpl w:val="B22814DE"/>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3521B26"/>
    <w:multiLevelType w:val="hybridMultilevel"/>
    <w:tmpl w:val="1CB6D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0"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1"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2"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3"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7DE0607E"/>
    <w:multiLevelType w:val="multilevel"/>
    <w:tmpl w:val="5D469D7E"/>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0"/>
  </w:num>
  <w:num w:numId="20">
    <w:abstractNumId w:val="16"/>
  </w:num>
  <w:num w:numId="21">
    <w:abstractNumId w:val="18"/>
  </w:num>
  <w:num w:numId="22">
    <w:abstractNumId w:val="6"/>
  </w:num>
  <w:num w:numId="23">
    <w:abstractNumId w:val="12"/>
  </w:num>
  <w:num w:numId="24">
    <w:abstractNumId w:val="17"/>
  </w:num>
  <w:num w:numId="25">
    <w:abstractNumId w:val="3"/>
  </w:num>
  <w:num w:numId="26">
    <w:abstractNumId w:val="25"/>
  </w:num>
  <w:num w:numId="27">
    <w:abstractNumId w:val="1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5DFC"/>
    <w:rsid w:val="0001404E"/>
    <w:rsid w:val="00014459"/>
    <w:rsid w:val="00033A2A"/>
    <w:rsid w:val="00036E00"/>
    <w:rsid w:val="00036FBD"/>
    <w:rsid w:val="0004022D"/>
    <w:rsid w:val="0004293D"/>
    <w:rsid w:val="00045ECE"/>
    <w:rsid w:val="00050CC5"/>
    <w:rsid w:val="00052BED"/>
    <w:rsid w:val="00055D2D"/>
    <w:rsid w:val="000564C6"/>
    <w:rsid w:val="00060459"/>
    <w:rsid w:val="000621E5"/>
    <w:rsid w:val="00062C48"/>
    <w:rsid w:val="00064D3A"/>
    <w:rsid w:val="00065348"/>
    <w:rsid w:val="00065FE2"/>
    <w:rsid w:val="000706C9"/>
    <w:rsid w:val="00090A39"/>
    <w:rsid w:val="000920AE"/>
    <w:rsid w:val="00092E4F"/>
    <w:rsid w:val="00096A61"/>
    <w:rsid w:val="000A273E"/>
    <w:rsid w:val="000C239B"/>
    <w:rsid w:val="000C7F84"/>
    <w:rsid w:val="000D1A59"/>
    <w:rsid w:val="000D3114"/>
    <w:rsid w:val="000D6CCF"/>
    <w:rsid w:val="000F1BFE"/>
    <w:rsid w:val="000F6079"/>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1E7E1E"/>
    <w:rsid w:val="00203EBB"/>
    <w:rsid w:val="0021537D"/>
    <w:rsid w:val="00217E6D"/>
    <w:rsid w:val="00222136"/>
    <w:rsid w:val="002358CB"/>
    <w:rsid w:val="002408CC"/>
    <w:rsid w:val="002433FD"/>
    <w:rsid w:val="00270B3B"/>
    <w:rsid w:val="00273D87"/>
    <w:rsid w:val="0027445B"/>
    <w:rsid w:val="00285A4B"/>
    <w:rsid w:val="002871E7"/>
    <w:rsid w:val="00291083"/>
    <w:rsid w:val="002912F3"/>
    <w:rsid w:val="002913D2"/>
    <w:rsid w:val="00295356"/>
    <w:rsid w:val="002A3041"/>
    <w:rsid w:val="002B11FA"/>
    <w:rsid w:val="002B6F06"/>
    <w:rsid w:val="002B7864"/>
    <w:rsid w:val="002C46C5"/>
    <w:rsid w:val="002E4236"/>
    <w:rsid w:val="002E4988"/>
    <w:rsid w:val="002E545C"/>
    <w:rsid w:val="002E603B"/>
    <w:rsid w:val="002E69F5"/>
    <w:rsid w:val="002E7B7C"/>
    <w:rsid w:val="002F406E"/>
    <w:rsid w:val="00300651"/>
    <w:rsid w:val="0030098E"/>
    <w:rsid w:val="00304ACC"/>
    <w:rsid w:val="003106D6"/>
    <w:rsid w:val="0031416C"/>
    <w:rsid w:val="00314912"/>
    <w:rsid w:val="00322A0C"/>
    <w:rsid w:val="00322F9A"/>
    <w:rsid w:val="00332893"/>
    <w:rsid w:val="00334424"/>
    <w:rsid w:val="0034080E"/>
    <w:rsid w:val="00344266"/>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3E5326"/>
    <w:rsid w:val="00402470"/>
    <w:rsid w:val="00403F7F"/>
    <w:rsid w:val="004157F3"/>
    <w:rsid w:val="0041797D"/>
    <w:rsid w:val="004219AD"/>
    <w:rsid w:val="00421E6F"/>
    <w:rsid w:val="0043682B"/>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4337"/>
    <w:rsid w:val="004D4382"/>
    <w:rsid w:val="004E0E25"/>
    <w:rsid w:val="004E775F"/>
    <w:rsid w:val="00520765"/>
    <w:rsid w:val="00524DC8"/>
    <w:rsid w:val="00541BA5"/>
    <w:rsid w:val="00546752"/>
    <w:rsid w:val="00560EC2"/>
    <w:rsid w:val="005618FC"/>
    <w:rsid w:val="0056474A"/>
    <w:rsid w:val="00564BF7"/>
    <w:rsid w:val="00577B37"/>
    <w:rsid w:val="00580B5A"/>
    <w:rsid w:val="005813B4"/>
    <w:rsid w:val="00582664"/>
    <w:rsid w:val="0059669B"/>
    <w:rsid w:val="005A1E87"/>
    <w:rsid w:val="005A3446"/>
    <w:rsid w:val="005B0C11"/>
    <w:rsid w:val="005B3889"/>
    <w:rsid w:val="005D0A81"/>
    <w:rsid w:val="005D162A"/>
    <w:rsid w:val="005D1D4F"/>
    <w:rsid w:val="005D5D3A"/>
    <w:rsid w:val="0061151A"/>
    <w:rsid w:val="00614A9C"/>
    <w:rsid w:val="00620017"/>
    <w:rsid w:val="0062186F"/>
    <w:rsid w:val="006241DA"/>
    <w:rsid w:val="0062528A"/>
    <w:rsid w:val="00633713"/>
    <w:rsid w:val="00640ABB"/>
    <w:rsid w:val="00653210"/>
    <w:rsid w:val="00655846"/>
    <w:rsid w:val="0065680C"/>
    <w:rsid w:val="0066024C"/>
    <w:rsid w:val="00660848"/>
    <w:rsid w:val="00665D19"/>
    <w:rsid w:val="0066707E"/>
    <w:rsid w:val="00670A30"/>
    <w:rsid w:val="00670B93"/>
    <w:rsid w:val="006847B9"/>
    <w:rsid w:val="006929F7"/>
    <w:rsid w:val="00693F47"/>
    <w:rsid w:val="006A3FEC"/>
    <w:rsid w:val="006B261B"/>
    <w:rsid w:val="006B274A"/>
    <w:rsid w:val="006B6204"/>
    <w:rsid w:val="006C78A3"/>
    <w:rsid w:val="006D449D"/>
    <w:rsid w:val="006E153F"/>
    <w:rsid w:val="006E31DD"/>
    <w:rsid w:val="006E5F07"/>
    <w:rsid w:val="006E6B91"/>
    <w:rsid w:val="006E79C4"/>
    <w:rsid w:val="006F144E"/>
    <w:rsid w:val="007101F6"/>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C7AB4"/>
    <w:rsid w:val="007D2F93"/>
    <w:rsid w:val="007D3A5C"/>
    <w:rsid w:val="007D6E20"/>
    <w:rsid w:val="007D7EB1"/>
    <w:rsid w:val="007E34C7"/>
    <w:rsid w:val="00800675"/>
    <w:rsid w:val="00820AB0"/>
    <w:rsid w:val="008235E7"/>
    <w:rsid w:val="00823CEE"/>
    <w:rsid w:val="008315D3"/>
    <w:rsid w:val="0083258D"/>
    <w:rsid w:val="00841ABD"/>
    <w:rsid w:val="0085405D"/>
    <w:rsid w:val="00855DC2"/>
    <w:rsid w:val="00863C1E"/>
    <w:rsid w:val="00870E57"/>
    <w:rsid w:val="0087247D"/>
    <w:rsid w:val="008751BE"/>
    <w:rsid w:val="00880179"/>
    <w:rsid w:val="00884877"/>
    <w:rsid w:val="0088556B"/>
    <w:rsid w:val="00887AFF"/>
    <w:rsid w:val="008911A9"/>
    <w:rsid w:val="008A759E"/>
    <w:rsid w:val="008A78B1"/>
    <w:rsid w:val="008A799C"/>
    <w:rsid w:val="008B4FD7"/>
    <w:rsid w:val="008D687B"/>
    <w:rsid w:val="008D7CF4"/>
    <w:rsid w:val="00907A81"/>
    <w:rsid w:val="00910770"/>
    <w:rsid w:val="00911699"/>
    <w:rsid w:val="00912836"/>
    <w:rsid w:val="009255A0"/>
    <w:rsid w:val="00932E84"/>
    <w:rsid w:val="00933803"/>
    <w:rsid w:val="00941A53"/>
    <w:rsid w:val="00942EA4"/>
    <w:rsid w:val="00945274"/>
    <w:rsid w:val="0094633C"/>
    <w:rsid w:val="009522E6"/>
    <w:rsid w:val="00966734"/>
    <w:rsid w:val="00973FBD"/>
    <w:rsid w:val="00986986"/>
    <w:rsid w:val="0099004F"/>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2144"/>
    <w:rsid w:val="00A23DDB"/>
    <w:rsid w:val="00A23F7E"/>
    <w:rsid w:val="00A262C3"/>
    <w:rsid w:val="00A31A5C"/>
    <w:rsid w:val="00A34DB6"/>
    <w:rsid w:val="00A56DA1"/>
    <w:rsid w:val="00A62C8D"/>
    <w:rsid w:val="00A63867"/>
    <w:rsid w:val="00A658B9"/>
    <w:rsid w:val="00A70AC6"/>
    <w:rsid w:val="00A71073"/>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2AD"/>
    <w:rsid w:val="00AC1B50"/>
    <w:rsid w:val="00AC4D56"/>
    <w:rsid w:val="00AD0333"/>
    <w:rsid w:val="00AD1E8F"/>
    <w:rsid w:val="00AD6FEE"/>
    <w:rsid w:val="00AE21A3"/>
    <w:rsid w:val="00AE5E2E"/>
    <w:rsid w:val="00AE5FF1"/>
    <w:rsid w:val="00B022A4"/>
    <w:rsid w:val="00B022BC"/>
    <w:rsid w:val="00B03B0C"/>
    <w:rsid w:val="00B11A20"/>
    <w:rsid w:val="00B25134"/>
    <w:rsid w:val="00B30F00"/>
    <w:rsid w:val="00B408D4"/>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02ACA"/>
    <w:rsid w:val="00C1396A"/>
    <w:rsid w:val="00C143F2"/>
    <w:rsid w:val="00C15B45"/>
    <w:rsid w:val="00C169D7"/>
    <w:rsid w:val="00C171CA"/>
    <w:rsid w:val="00C215BC"/>
    <w:rsid w:val="00C21F60"/>
    <w:rsid w:val="00C27031"/>
    <w:rsid w:val="00C30177"/>
    <w:rsid w:val="00C455FE"/>
    <w:rsid w:val="00C46ABF"/>
    <w:rsid w:val="00C53A93"/>
    <w:rsid w:val="00C55486"/>
    <w:rsid w:val="00C554F2"/>
    <w:rsid w:val="00C6322C"/>
    <w:rsid w:val="00C6417A"/>
    <w:rsid w:val="00C64FDE"/>
    <w:rsid w:val="00C67D10"/>
    <w:rsid w:val="00C716C7"/>
    <w:rsid w:val="00C72A96"/>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CF635F"/>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2193"/>
    <w:rsid w:val="00E2422E"/>
    <w:rsid w:val="00E2689E"/>
    <w:rsid w:val="00E26A95"/>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E0DDB"/>
    <w:rsid w:val="00EF18A6"/>
    <w:rsid w:val="00F02CE5"/>
    <w:rsid w:val="00F02E6A"/>
    <w:rsid w:val="00F03656"/>
    <w:rsid w:val="00F04A36"/>
    <w:rsid w:val="00F06373"/>
    <w:rsid w:val="00F2675B"/>
    <w:rsid w:val="00F32EA5"/>
    <w:rsid w:val="00F3639A"/>
    <w:rsid w:val="00F46C9B"/>
    <w:rsid w:val="00F50942"/>
    <w:rsid w:val="00F511CB"/>
    <w:rsid w:val="00F55321"/>
    <w:rsid w:val="00F572FA"/>
    <w:rsid w:val="00F657BD"/>
    <w:rsid w:val="00F70DCB"/>
    <w:rsid w:val="00F767A4"/>
    <w:rsid w:val="00F84A5F"/>
    <w:rsid w:val="00F92D15"/>
    <w:rsid w:val="00F946DA"/>
    <w:rsid w:val="00FA0CED"/>
    <w:rsid w:val="00FA26A5"/>
    <w:rsid w:val="00FB06AF"/>
    <w:rsid w:val="00FB1712"/>
    <w:rsid w:val="00FB1E55"/>
    <w:rsid w:val="00FB2932"/>
    <w:rsid w:val="00FB4D3B"/>
    <w:rsid w:val="00FC13D6"/>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EBE15E86-EA25-4058-9B5C-448380E7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EE2F-3738-465A-A82D-8A47353AD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47AA3E5D</Template>
  <TotalTime>238</TotalTime>
  <Pages>23</Pages>
  <Words>10834</Words>
  <Characters>61760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Сажина Ольга Андреевна</cp:lastModifiedBy>
  <cp:revision>22</cp:revision>
  <dcterms:created xsi:type="dcterms:W3CDTF">2016-09-14T08:28:00Z</dcterms:created>
  <dcterms:modified xsi:type="dcterms:W3CDTF">2016-09-20T12:30:00Z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